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1835C" w14:textId="496433D6" w:rsidR="004E1DDC" w:rsidRDefault="00F95D79" w:rsidP="00F95D79">
      <w:pPr>
        <w:jc w:val="center"/>
        <w:rPr>
          <w:rFonts w:ascii="Arial" w:hAnsi="Arial" w:cs="Arial"/>
          <w:b/>
          <w:sz w:val="56"/>
        </w:rPr>
      </w:pPr>
      <w:r>
        <w:rPr>
          <w:rFonts w:ascii="Arial" w:hAnsi="Arial" w:cs="Arial"/>
          <w:b/>
          <w:sz w:val="56"/>
        </w:rPr>
        <w:t>Table of Contents</w:t>
      </w:r>
    </w:p>
    <w:p w14:paraId="4DFF74E7" w14:textId="77777777" w:rsidR="00F95D79" w:rsidRDefault="00F95D79" w:rsidP="00F95D79">
      <w:pPr>
        <w:jc w:val="center"/>
        <w:rPr>
          <w:rFonts w:ascii="Arial" w:hAnsi="Arial" w:cs="Arial"/>
          <w:b/>
          <w:sz w:val="56"/>
        </w:rPr>
      </w:pPr>
    </w:p>
    <w:p w14:paraId="0A9C62D9" w14:textId="5A90DCAE" w:rsidR="00F95D79" w:rsidRDefault="00F95D79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>
        <w:rPr>
          <w:rFonts w:ascii="Arial" w:hAnsi="Arial" w:cs="Arial"/>
          <w:sz w:val="28"/>
        </w:rPr>
        <w:fldChar w:fldCharType="begin"/>
      </w:r>
      <w:r>
        <w:rPr>
          <w:rFonts w:ascii="Arial" w:hAnsi="Arial" w:cs="Arial"/>
          <w:sz w:val="28"/>
        </w:rPr>
        <w:instrText xml:space="preserve"> TOC \f \z </w:instrText>
      </w:r>
      <w:r>
        <w:rPr>
          <w:rFonts w:ascii="Arial" w:hAnsi="Arial" w:cs="Arial"/>
          <w:sz w:val="28"/>
        </w:rPr>
        <w:fldChar w:fldCharType="separate"/>
      </w:r>
      <w:r w:rsidRPr="00545BC1">
        <w:rPr>
          <w:rFonts w:ascii="Courier New" w:hAnsi="Courier New" w:cs="Courier New"/>
          <w:noProof/>
        </w:rPr>
        <w:t>Cover Sheet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_Toc222496875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2</w:t>
      </w:r>
      <w:r>
        <w:rPr>
          <w:noProof/>
          <w:webHidden/>
        </w:rPr>
        <w:fldChar w:fldCharType="end"/>
      </w:r>
    </w:p>
    <w:p w14:paraId="2C88D48F" w14:textId="0D95CC6B" w:rsidR="00F95D79" w:rsidRDefault="00F95D79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45BC1">
        <w:rPr>
          <w:rFonts w:ascii="Courier New" w:hAnsi="Courier New" w:cs="Courier New"/>
          <w:noProof/>
        </w:rPr>
        <w:t>Title Page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_Toc222496876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3</w:t>
      </w:r>
      <w:r>
        <w:rPr>
          <w:noProof/>
          <w:webHidden/>
        </w:rPr>
        <w:fldChar w:fldCharType="end"/>
      </w:r>
    </w:p>
    <w:p w14:paraId="184F457D" w14:textId="464BC9A8" w:rsidR="00F95D79" w:rsidRDefault="00F95D79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45BC1">
        <w:rPr>
          <w:rFonts w:ascii="Courier New" w:hAnsi="Courier New" w:cs="Courier New"/>
          <w:noProof/>
        </w:rPr>
        <w:t>Warnings and Errors: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_Toc222496877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4</w:t>
      </w:r>
      <w:r>
        <w:rPr>
          <w:noProof/>
          <w:webHidden/>
        </w:rPr>
        <w:fldChar w:fldCharType="end"/>
      </w:r>
    </w:p>
    <w:p w14:paraId="342984F2" w14:textId="6E947E73" w:rsidR="00F95D79" w:rsidRDefault="00F95D79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45BC1">
        <w:rPr>
          <w:rFonts w:ascii="Courier New" w:hAnsi="Courier New" w:cs="Courier New"/>
          <w:noProof/>
        </w:rPr>
        <w:t>Input Echo: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_Toc222496878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5</w:t>
      </w:r>
      <w:r>
        <w:rPr>
          <w:noProof/>
          <w:webHidden/>
        </w:rPr>
        <w:fldChar w:fldCharType="end"/>
      </w:r>
    </w:p>
    <w:p w14:paraId="37DE0068" w14:textId="2FA85330" w:rsidR="00F95D79" w:rsidRDefault="00F95D79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45BC1">
        <w:rPr>
          <w:rFonts w:ascii="Courier New" w:hAnsi="Courier New" w:cs="Courier New"/>
          <w:noProof/>
        </w:rPr>
        <w:t>XY Coordinate Calculations: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_Toc222496879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12</w:t>
      </w:r>
      <w:r>
        <w:rPr>
          <w:noProof/>
          <w:webHidden/>
        </w:rPr>
        <w:fldChar w:fldCharType="end"/>
      </w:r>
    </w:p>
    <w:p w14:paraId="5AC278B9" w14:textId="7ED45372" w:rsidR="00F95D79" w:rsidRPr="00F95D79" w:rsidRDefault="00F95D79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/>
          <w14:ligatures w14:val="standardContextual"/>
        </w:rPr>
      </w:pPr>
      <w:r w:rsidRPr="00F95D79">
        <w:rPr>
          <w:rFonts w:ascii="Courier New" w:hAnsi="Courier New" w:cs="Courier New"/>
          <w:noProof/>
          <w:lang w:val="fr-FR"/>
        </w:rPr>
        <w:t>Internal Pressure Calculations:</w:t>
      </w:r>
      <w:r w:rsidRPr="00F95D79">
        <w:rPr>
          <w:noProof/>
          <w:webHidden/>
          <w:lang w:val="fr-FR"/>
        </w:rPr>
        <w:tab/>
      </w:r>
      <w:r>
        <w:rPr>
          <w:noProof/>
          <w:webHidden/>
        </w:rPr>
        <w:fldChar w:fldCharType="begin"/>
      </w:r>
      <w:r w:rsidRPr="00F95D79">
        <w:rPr>
          <w:noProof/>
          <w:webHidden/>
          <w:lang w:val="fr-FR"/>
        </w:rPr>
        <w:instrText xml:space="preserve"> PAGEREF _Toc222496880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F95D79">
        <w:rPr>
          <w:noProof/>
          <w:webHidden/>
          <w:lang w:val="fr-FR"/>
        </w:rPr>
        <w:t>13</w:t>
      </w:r>
      <w:r>
        <w:rPr>
          <w:noProof/>
          <w:webHidden/>
        </w:rPr>
        <w:fldChar w:fldCharType="end"/>
      </w:r>
    </w:p>
    <w:p w14:paraId="719E38C1" w14:textId="0823F6DA" w:rsidR="00F95D79" w:rsidRPr="00F95D79" w:rsidRDefault="00F95D79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/>
          <w14:ligatures w14:val="standardContextual"/>
        </w:rPr>
      </w:pPr>
      <w:r w:rsidRPr="00F95D79">
        <w:rPr>
          <w:rFonts w:ascii="Courier New" w:hAnsi="Courier New" w:cs="Courier New"/>
          <w:noProof/>
          <w:lang w:val="fr-FR"/>
        </w:rPr>
        <w:t>External Pressure Calculations:</w:t>
      </w:r>
      <w:r w:rsidRPr="00F95D79">
        <w:rPr>
          <w:noProof/>
          <w:webHidden/>
          <w:lang w:val="fr-FR"/>
        </w:rPr>
        <w:tab/>
      </w:r>
      <w:r>
        <w:rPr>
          <w:noProof/>
          <w:webHidden/>
        </w:rPr>
        <w:fldChar w:fldCharType="begin"/>
      </w:r>
      <w:r w:rsidRPr="00F95D79">
        <w:rPr>
          <w:noProof/>
          <w:webHidden/>
          <w:lang w:val="fr-FR"/>
        </w:rPr>
        <w:instrText xml:space="preserve"> PAGEREF _Toc222496881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F95D79">
        <w:rPr>
          <w:noProof/>
          <w:webHidden/>
          <w:lang w:val="fr-FR"/>
        </w:rPr>
        <w:t>19</w:t>
      </w:r>
      <w:r>
        <w:rPr>
          <w:noProof/>
          <w:webHidden/>
        </w:rPr>
        <w:fldChar w:fldCharType="end"/>
      </w:r>
    </w:p>
    <w:p w14:paraId="5DF4455D" w14:textId="0B0463C5" w:rsidR="00F95D79" w:rsidRDefault="00F95D79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45BC1">
        <w:rPr>
          <w:rFonts w:ascii="Courier New" w:hAnsi="Courier New" w:cs="Courier New"/>
          <w:noProof/>
        </w:rPr>
        <w:t>Element and Detail Weights: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_Toc222496882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29</w:t>
      </w:r>
      <w:r>
        <w:rPr>
          <w:noProof/>
          <w:webHidden/>
        </w:rPr>
        <w:fldChar w:fldCharType="end"/>
      </w:r>
    </w:p>
    <w:p w14:paraId="7F15E75C" w14:textId="6D5BDEAE" w:rsidR="00F95D79" w:rsidRDefault="00F95D79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45BC1">
        <w:rPr>
          <w:rFonts w:ascii="Courier New" w:hAnsi="Courier New" w:cs="Courier New"/>
          <w:noProof/>
        </w:rPr>
        <w:t>Conical Section: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_Toc222496883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32</w:t>
      </w:r>
      <w:r>
        <w:rPr>
          <w:noProof/>
          <w:webHidden/>
        </w:rPr>
        <w:fldChar w:fldCharType="end"/>
      </w:r>
    </w:p>
    <w:p w14:paraId="0659A7D1" w14:textId="0EAC88DD" w:rsidR="00F95D79" w:rsidRDefault="00F95D79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45BC1">
        <w:rPr>
          <w:rFonts w:ascii="Courier New" w:hAnsi="Courier New" w:cs="Courier New"/>
          <w:noProof/>
        </w:rPr>
        <w:t>Conical Section: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_Toc222496884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37</w:t>
      </w:r>
      <w:r>
        <w:rPr>
          <w:noProof/>
          <w:webHidden/>
        </w:rPr>
        <w:fldChar w:fldCharType="end"/>
      </w:r>
    </w:p>
    <w:p w14:paraId="3887A5EA" w14:textId="2919D5D7" w:rsidR="00F95D79" w:rsidRDefault="00F95D79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45BC1">
        <w:rPr>
          <w:rFonts w:ascii="Courier New" w:hAnsi="Courier New" w:cs="Courier New"/>
          <w:noProof/>
        </w:rPr>
        <w:t>Center of Gravity Calculation: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_Toc222496885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41</w:t>
      </w:r>
      <w:r>
        <w:rPr>
          <w:noProof/>
          <w:webHidden/>
        </w:rPr>
        <w:fldChar w:fldCharType="end"/>
      </w:r>
    </w:p>
    <w:p w14:paraId="46F4C332" w14:textId="38EB3120" w:rsidR="00F95D79" w:rsidRDefault="00F95D79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45BC1">
        <w:rPr>
          <w:rFonts w:ascii="Courier New" w:hAnsi="Courier New" w:cs="Courier New"/>
          <w:noProof/>
        </w:rPr>
        <w:t>MDMT Summary: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_Toc222496886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42</w:t>
      </w:r>
      <w:r>
        <w:rPr>
          <w:noProof/>
          <w:webHidden/>
        </w:rPr>
        <w:fldChar w:fldCharType="end"/>
      </w:r>
    </w:p>
    <w:p w14:paraId="36F1300E" w14:textId="7BBCC763" w:rsidR="00F95D79" w:rsidRDefault="00F95D79">
      <w:pPr>
        <w:pStyle w:val="TOC1"/>
        <w:tabs>
          <w:tab w:val="right" w:leader="dot" w:pos="10286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545BC1">
        <w:rPr>
          <w:rFonts w:ascii="Courier New" w:hAnsi="Courier New" w:cs="Courier New"/>
          <w:noProof/>
        </w:rPr>
        <w:t>Vessel Design Summary: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_Toc222496887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43</w:t>
      </w:r>
      <w:r>
        <w:rPr>
          <w:noProof/>
          <w:webHidden/>
        </w:rPr>
        <w:fldChar w:fldCharType="end"/>
      </w:r>
    </w:p>
    <w:p w14:paraId="673D0AAF" w14:textId="5DCD4939" w:rsidR="00F95D79" w:rsidRDefault="00F95D79" w:rsidP="00F95D79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fldChar w:fldCharType="end"/>
      </w:r>
    </w:p>
    <w:p w14:paraId="7ADA7351" w14:textId="77777777" w:rsidR="00F95D79" w:rsidRDefault="00F95D79" w:rsidP="00F95D79">
      <w:pPr>
        <w:jc w:val="center"/>
        <w:rPr>
          <w:rFonts w:ascii="Arial" w:hAnsi="Arial" w:cs="Arial"/>
          <w:sz w:val="28"/>
        </w:rPr>
      </w:pPr>
    </w:p>
    <w:p w14:paraId="19DFAF1C" w14:textId="77777777" w:rsidR="00F95D79" w:rsidRDefault="00F95D79" w:rsidP="00F95D79">
      <w:pPr>
        <w:rPr>
          <w:rFonts w:ascii="Courier New" w:hAnsi="Courier New" w:cs="Courier New"/>
        </w:rPr>
        <w:sectPr w:rsidR="00F95D79" w:rsidSect="003A51D6">
          <w:headerReference w:type="even" r:id="rId6"/>
          <w:pgSz w:w="12240" w:h="15840" w:code="1"/>
          <w:pgMar w:top="1440" w:right="504" w:bottom="720" w:left="720" w:header="720" w:footer="720" w:gutter="720"/>
          <w:pgNumType w:start="1"/>
          <w:cols w:space="720"/>
          <w:docGrid w:linePitch="272"/>
        </w:sectPr>
      </w:pPr>
    </w:p>
    <w:p w14:paraId="364C464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</w:rPr>
        <w:lastRenderedPageBreak/>
        <w:fldChar w:fldCharType="begin"/>
      </w:r>
      <w:r w:rsidRPr="00F95D79">
        <w:rPr>
          <w:rFonts w:ascii="Courier New" w:hAnsi="Courier New" w:cs="Courier New"/>
          <w:sz w:val="18"/>
        </w:rPr>
        <w:instrText xml:space="preserve"> TC "</w:instrText>
      </w:r>
      <w:bookmarkStart w:id="0" w:name="_Toc222496875"/>
      <w:r w:rsidRPr="00F95D79">
        <w:rPr>
          <w:rFonts w:ascii="Courier New" w:hAnsi="Courier New" w:cs="Courier New"/>
          <w:sz w:val="18"/>
        </w:rPr>
        <w:instrText>Cover Sheet</w:instrText>
      </w:r>
      <w:bookmarkEnd w:id="0"/>
      <w:r w:rsidRPr="00F95D79">
        <w:rPr>
          <w:rFonts w:ascii="Courier New" w:hAnsi="Courier New" w:cs="Courier New"/>
          <w:sz w:val="18"/>
        </w:rPr>
        <w:instrText xml:space="preserve">" /f C </w:instrText>
      </w:r>
      <w:r w:rsidRPr="00F95D79">
        <w:rPr>
          <w:rFonts w:ascii="Courier New" w:hAnsi="Courier New" w:cs="Courier New"/>
          <w:sz w:val="18"/>
        </w:rPr>
        <w:fldChar w:fldCharType="end"/>
      </w:r>
    </w:p>
    <w:p w14:paraId="1CDA7FD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C4BBAD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DE6E60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16BFEC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C8FD78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021AFF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461B1F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F303A3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FF569C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53090B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1E8B1A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0A2447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AED216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D53FA4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1E404A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6D008E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DB4DEB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 xml:space="preserve"> DESIGN CALCULATION</w:t>
      </w:r>
    </w:p>
    <w:p w14:paraId="29F0DD8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CE61B4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B8D4DA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 In Accordance with ASME Section VIII Division 1</w:t>
      </w:r>
    </w:p>
    <w:p w14:paraId="19D0C1D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21D7F0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ASME Code Version   </w:t>
      </w:r>
      <w:proofErr w:type="gramStart"/>
      <w:r>
        <w:rPr>
          <w:rFonts w:ascii="Courier New" w:hAnsi="Courier New" w:cs="Courier New"/>
          <w:sz w:val="18"/>
        </w:rPr>
        <w:t xml:space="preserve">  :</w:t>
      </w:r>
      <w:proofErr w:type="gramEnd"/>
      <w:r>
        <w:rPr>
          <w:rFonts w:ascii="Courier New" w:hAnsi="Courier New" w:cs="Courier New"/>
          <w:sz w:val="18"/>
        </w:rPr>
        <w:t xml:space="preserve"> 2017</w:t>
      </w:r>
    </w:p>
    <w:p w14:paraId="265C473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43CCA5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Analysis Performed </w:t>
      </w:r>
      <w:proofErr w:type="gramStart"/>
      <w:r>
        <w:rPr>
          <w:rFonts w:ascii="Courier New" w:hAnsi="Courier New" w:cs="Courier New"/>
          <w:sz w:val="18"/>
        </w:rPr>
        <w:t>by :</w:t>
      </w:r>
      <w:proofErr w:type="gramEnd"/>
      <w:r>
        <w:rPr>
          <w:rFonts w:ascii="Courier New" w:hAnsi="Courier New" w:cs="Courier New"/>
          <w:sz w:val="18"/>
        </w:rPr>
        <w:t xml:space="preserve"> SPLM Licensed User</w:t>
      </w:r>
    </w:p>
    <w:p w14:paraId="51D3004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0E7A6B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Job File            </w:t>
      </w:r>
      <w:proofErr w:type="gramStart"/>
      <w:r>
        <w:rPr>
          <w:rFonts w:ascii="Courier New" w:hAnsi="Courier New" w:cs="Courier New"/>
          <w:sz w:val="18"/>
        </w:rPr>
        <w:t xml:space="preserve">  :</w:t>
      </w:r>
      <w:proofErr w:type="gramEnd"/>
      <w:r>
        <w:rPr>
          <w:rFonts w:ascii="Courier New" w:hAnsi="Courier New" w:cs="Courier New"/>
          <w:sz w:val="18"/>
        </w:rPr>
        <w:t xml:space="preserve"> D:\2-PAYAM\1-PROJECTS\MICROTEC PROJECT\13-MICROT</w:t>
      </w:r>
    </w:p>
    <w:p w14:paraId="0BD20A6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89AF44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Date of Analysis    </w:t>
      </w:r>
      <w:proofErr w:type="gramStart"/>
      <w:r>
        <w:rPr>
          <w:rFonts w:ascii="Courier New" w:hAnsi="Courier New" w:cs="Courier New"/>
          <w:sz w:val="18"/>
        </w:rPr>
        <w:t xml:space="preserve">  :</w:t>
      </w:r>
      <w:proofErr w:type="gramEnd"/>
      <w:r>
        <w:rPr>
          <w:rFonts w:ascii="Courier New" w:hAnsi="Courier New" w:cs="Courier New"/>
          <w:sz w:val="18"/>
        </w:rPr>
        <w:t xml:space="preserve"> Feb 20,2026   4:19pm</w:t>
      </w:r>
    </w:p>
    <w:p w14:paraId="4DF0103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1A637B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PV Elite 2019 SP1, March 2019</w:t>
      </w:r>
    </w:p>
    <w:p w14:paraId="0481687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20810AF" w14:textId="77777777" w:rsidR="00F95D79" w:rsidRDefault="00F95D79" w:rsidP="00F95D79">
      <w:pPr>
        <w:rPr>
          <w:rFonts w:ascii="Courier New" w:hAnsi="Courier New" w:cs="Courier New"/>
          <w:sz w:val="18"/>
        </w:rPr>
        <w:sectPr w:rsidR="00F95D79" w:rsidSect="003A51D6">
          <w:headerReference w:type="default" r:id="rId7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70FD29E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</w:rPr>
        <w:lastRenderedPageBreak/>
        <w:fldChar w:fldCharType="begin"/>
      </w:r>
      <w:r w:rsidRPr="00F95D79">
        <w:rPr>
          <w:rFonts w:ascii="Courier New" w:hAnsi="Courier New" w:cs="Courier New"/>
          <w:sz w:val="18"/>
        </w:rPr>
        <w:instrText xml:space="preserve"> TC "</w:instrText>
      </w:r>
      <w:bookmarkStart w:id="1" w:name="_Toc222496876"/>
      <w:r w:rsidRPr="00F95D79">
        <w:rPr>
          <w:rFonts w:ascii="Courier New" w:hAnsi="Courier New" w:cs="Courier New"/>
          <w:sz w:val="18"/>
        </w:rPr>
        <w:instrText>Title Page</w:instrText>
      </w:r>
      <w:bookmarkEnd w:id="1"/>
      <w:r w:rsidRPr="00F95D79">
        <w:rPr>
          <w:rFonts w:ascii="Courier New" w:hAnsi="Courier New" w:cs="Courier New"/>
          <w:sz w:val="18"/>
        </w:rPr>
        <w:instrText xml:space="preserve">" /f C </w:instrText>
      </w:r>
      <w:r w:rsidRPr="00F95D79">
        <w:rPr>
          <w:rFonts w:ascii="Courier New" w:hAnsi="Courier New" w:cs="Courier New"/>
          <w:sz w:val="18"/>
        </w:rPr>
        <w:fldChar w:fldCharType="end"/>
      </w:r>
    </w:p>
    <w:p w14:paraId="29D4A2C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FB5FB2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F74A84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BFDB8A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8925F3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87EB9E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BA41F8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505B4F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8750F8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647E4D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47809E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F603BF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4A1310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477FCC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AA066A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3D0B9F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1F6E83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D0AB89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B51CE7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7C8679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BC06BC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5B9360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516CF7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9915A8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D428EC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CA559C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CF77E1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A70839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E2360B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9327B9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B422ED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A8D100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D9E0EE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3FDE82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D55DAC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A3C13E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882A4A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1F8192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9584A1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444D4C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826ADE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E98E76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C94265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BCCF44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23673E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E4FE87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19A03B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D99F79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130539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Note:</w:t>
      </w:r>
    </w:p>
    <w:p w14:paraId="66453CA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PV Elite performs all calculations internally in Imperial Units</w:t>
      </w:r>
    </w:p>
    <w:p w14:paraId="774F230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 xml:space="preserve">to remain compliant with the ASME Code and any </w:t>
      </w:r>
      <w:proofErr w:type="gramStart"/>
      <w:r w:rsidRPr="00F95D79">
        <w:rPr>
          <w:rFonts w:ascii="Arial" w:hAnsi="Courier New" w:cs="Courier New"/>
          <w:color w:val="0000FF"/>
          <w:sz w:val="18"/>
        </w:rPr>
        <w:t>built in</w:t>
      </w:r>
      <w:proofErr w:type="gramEnd"/>
      <w:r w:rsidRPr="00F95D79">
        <w:rPr>
          <w:rFonts w:ascii="Arial" w:hAnsi="Courier New" w:cs="Courier New"/>
          <w:color w:val="0000FF"/>
          <w:sz w:val="18"/>
        </w:rPr>
        <w:t xml:space="preserve"> assumptions</w:t>
      </w:r>
    </w:p>
    <w:p w14:paraId="53A663F1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in the ASME Code formulas. The finalized results are reflected to show</w:t>
      </w:r>
    </w:p>
    <w:p w14:paraId="235877D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the user's set of selected units.</w:t>
      </w:r>
    </w:p>
    <w:p w14:paraId="0985769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A621E88" w14:textId="77777777" w:rsidR="00F95D79" w:rsidRDefault="00F95D79" w:rsidP="00F95D79">
      <w:pPr>
        <w:rPr>
          <w:rFonts w:ascii="Courier New" w:hAnsi="Courier New" w:cs="Courier New"/>
          <w:sz w:val="18"/>
        </w:rPr>
        <w:sectPr w:rsidR="00F95D79" w:rsidSect="003A51D6">
          <w:headerReference w:type="default" r:id="rId8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73F611AB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</w:rPr>
        <w:lastRenderedPageBreak/>
        <w:fldChar w:fldCharType="begin"/>
      </w:r>
      <w:r w:rsidRPr="00F95D79">
        <w:rPr>
          <w:rFonts w:ascii="Courier New" w:hAnsi="Courier New" w:cs="Courier New"/>
          <w:sz w:val="18"/>
        </w:rPr>
        <w:instrText xml:space="preserve"> TC "</w:instrText>
      </w:r>
      <w:bookmarkStart w:id="2" w:name="_Toc222496877"/>
      <w:r w:rsidRPr="00F95D79">
        <w:rPr>
          <w:rFonts w:ascii="Courier New" w:hAnsi="Courier New" w:cs="Courier New"/>
          <w:sz w:val="18"/>
        </w:rPr>
        <w:instrText>Warnings and Errors:</w:instrText>
      </w:r>
      <w:bookmarkEnd w:id="2"/>
      <w:r w:rsidRPr="00F95D79">
        <w:rPr>
          <w:rFonts w:ascii="Courier New" w:hAnsi="Courier New" w:cs="Courier New"/>
          <w:sz w:val="18"/>
        </w:rPr>
        <w:instrText xml:space="preserve">" /f C </w:instrText>
      </w:r>
      <w:r w:rsidRPr="00F95D79">
        <w:rPr>
          <w:rFonts w:ascii="Courier New" w:hAnsi="Courier New" w:cs="Courier New"/>
          <w:sz w:val="18"/>
        </w:rPr>
        <w:fldChar w:fldCharType="end"/>
      </w:r>
    </w:p>
    <w:p w14:paraId="1900C22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Class From </w:t>
      </w:r>
      <w:proofErr w:type="gramStart"/>
      <w:r>
        <w:rPr>
          <w:rFonts w:ascii="Courier New" w:hAnsi="Courier New" w:cs="Courier New"/>
          <w:sz w:val="18"/>
        </w:rPr>
        <w:t>To :</w:t>
      </w:r>
      <w:proofErr w:type="gramEnd"/>
      <w:r>
        <w:rPr>
          <w:rFonts w:ascii="Courier New" w:hAnsi="Courier New" w:cs="Courier New"/>
          <w:sz w:val="18"/>
        </w:rPr>
        <w:t xml:space="preserve"> Basic Element Checks.</w:t>
      </w:r>
    </w:p>
    <w:p w14:paraId="15E7F4C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==========================================================================</w:t>
      </w:r>
    </w:p>
    <w:p w14:paraId="2F5F337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8D76E8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Class From To: Check of Additional Element Data</w:t>
      </w:r>
    </w:p>
    <w:p w14:paraId="79A7196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==========================================================================</w:t>
      </w:r>
    </w:p>
    <w:p w14:paraId="2ABC44A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Please </w:t>
      </w:r>
      <w:proofErr w:type="gramStart"/>
      <w:r>
        <w:rPr>
          <w:rFonts w:ascii="Courier New" w:hAnsi="Courier New" w:cs="Courier New"/>
          <w:sz w:val="18"/>
        </w:rPr>
        <w:t>insure</w:t>
      </w:r>
      <w:proofErr w:type="gramEnd"/>
      <w:r>
        <w:rPr>
          <w:rFonts w:ascii="Courier New" w:hAnsi="Courier New" w:cs="Courier New"/>
          <w:sz w:val="18"/>
        </w:rPr>
        <w:t xml:space="preserve"> the C factor entered is in accordance with Figure UG-34.</w:t>
      </w:r>
    </w:p>
    <w:p w14:paraId="6F3697F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Please </w:t>
      </w:r>
      <w:proofErr w:type="gramStart"/>
      <w:r>
        <w:rPr>
          <w:rFonts w:ascii="Courier New" w:hAnsi="Courier New" w:cs="Courier New"/>
          <w:sz w:val="18"/>
        </w:rPr>
        <w:t>insure</w:t>
      </w:r>
      <w:proofErr w:type="gramEnd"/>
      <w:r>
        <w:rPr>
          <w:rFonts w:ascii="Courier New" w:hAnsi="Courier New" w:cs="Courier New"/>
          <w:sz w:val="18"/>
        </w:rPr>
        <w:t xml:space="preserve"> the C factor entered is in accordance with Figure UG-34.</w:t>
      </w:r>
    </w:p>
    <w:p w14:paraId="27CDB42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BCB0F7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There were no geometry errors or warnings.</w:t>
      </w:r>
    </w:p>
    <w:p w14:paraId="054B417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AA3D804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F95D79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F95D79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250EF69A" w14:textId="77777777" w:rsidR="00F95D79" w:rsidRDefault="00F95D79" w:rsidP="00F95D79">
      <w:pPr>
        <w:rPr>
          <w:rFonts w:ascii="Courier New" w:hAnsi="Courier New" w:cs="Courier New"/>
          <w:sz w:val="18"/>
        </w:rPr>
        <w:sectPr w:rsidR="00F95D79" w:rsidSect="003A51D6">
          <w:headerReference w:type="default" r:id="rId9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0EC21F9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</w:rPr>
        <w:lastRenderedPageBreak/>
        <w:fldChar w:fldCharType="begin"/>
      </w:r>
      <w:r w:rsidRPr="00F95D79">
        <w:rPr>
          <w:rFonts w:ascii="Courier New" w:hAnsi="Courier New" w:cs="Courier New"/>
          <w:sz w:val="18"/>
        </w:rPr>
        <w:instrText xml:space="preserve"> TC "</w:instrText>
      </w:r>
      <w:bookmarkStart w:id="3" w:name="_Toc222496878"/>
      <w:r w:rsidRPr="00F95D79">
        <w:rPr>
          <w:rFonts w:ascii="Courier New" w:hAnsi="Courier New" w:cs="Courier New"/>
          <w:sz w:val="18"/>
        </w:rPr>
        <w:instrText>Input Echo:</w:instrText>
      </w:r>
      <w:bookmarkEnd w:id="3"/>
      <w:r w:rsidRPr="00F95D79">
        <w:rPr>
          <w:rFonts w:ascii="Courier New" w:hAnsi="Courier New" w:cs="Courier New"/>
          <w:sz w:val="18"/>
        </w:rPr>
        <w:instrText xml:space="preserve">" /f C </w:instrText>
      </w:r>
      <w:r w:rsidRPr="00F95D79">
        <w:rPr>
          <w:rFonts w:ascii="Courier New" w:hAnsi="Courier New" w:cs="Courier New"/>
          <w:sz w:val="18"/>
        </w:rPr>
        <w:fldChar w:fldCharType="end"/>
      </w:r>
    </w:p>
    <w:p w14:paraId="1695AC2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 xml:space="preserve"> PV Elite Vessel Analysis Program: Input Data</w:t>
      </w:r>
    </w:p>
    <w:p w14:paraId="1A3015D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B33ECA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244724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(for </w:t>
      </w:r>
      <w:proofErr w:type="gramStart"/>
      <w:r>
        <w:rPr>
          <w:rFonts w:ascii="Courier New" w:hAnsi="Courier New" w:cs="Courier New"/>
          <w:sz w:val="18"/>
        </w:rPr>
        <w:t xml:space="preserve">Hydrotest)   </w:t>
      </w:r>
      <w:proofErr w:type="gramEnd"/>
      <w:r>
        <w:rPr>
          <w:rFonts w:ascii="Courier New" w:hAnsi="Courier New" w:cs="Courier New"/>
          <w:sz w:val="18"/>
        </w:rPr>
        <w:t xml:space="preserve">              0.5  bars</w:t>
      </w:r>
    </w:p>
    <w:p w14:paraId="6A90E8D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Temperature                            </w:t>
      </w:r>
      <w:proofErr w:type="gramStart"/>
      <w:r>
        <w:rPr>
          <w:rFonts w:ascii="Courier New" w:hAnsi="Courier New" w:cs="Courier New"/>
          <w:sz w:val="18"/>
        </w:rPr>
        <w:t>170.0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7895044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Type of Hydrotest                              not Specified</w:t>
      </w:r>
    </w:p>
    <w:p w14:paraId="681BDFA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Hydrotest Position                                  Vertical</w:t>
      </w:r>
    </w:p>
    <w:p w14:paraId="5F8D07B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Projection of Nozzle from Vessel Top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4D3B288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Projection of Nozzle from Vessel Bottom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1082AFE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Design Metal Temperature                       -28.</w:t>
      </w:r>
      <w:proofErr w:type="gramStart"/>
      <w:r>
        <w:rPr>
          <w:rFonts w:ascii="Courier New" w:hAnsi="Courier New" w:cs="Courier New"/>
          <w:sz w:val="18"/>
        </w:rPr>
        <w:t>9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0C1EF2F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Type of Construction                                  Welded</w:t>
      </w:r>
    </w:p>
    <w:p w14:paraId="36F5374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Special Service                                         None</w:t>
      </w:r>
    </w:p>
    <w:p w14:paraId="2E92D90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Degree of Radiography                                   RT-1</w:t>
      </w:r>
    </w:p>
    <w:p w14:paraId="6AB209D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Use Higher Longitudinal Stresses (</w:t>
      </w:r>
      <w:proofErr w:type="gramStart"/>
      <w:r>
        <w:rPr>
          <w:rFonts w:ascii="Courier New" w:hAnsi="Courier New" w:cs="Courier New"/>
          <w:sz w:val="18"/>
        </w:rPr>
        <w:t xml:space="preserve">Flag)   </w:t>
      </w:r>
      <w:proofErr w:type="gramEnd"/>
      <w:r>
        <w:rPr>
          <w:rFonts w:ascii="Courier New" w:hAnsi="Courier New" w:cs="Courier New"/>
          <w:sz w:val="18"/>
        </w:rPr>
        <w:t xml:space="preserve">                 Y</w:t>
      </w:r>
    </w:p>
    <w:p w14:paraId="708803F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Select t for Internal Pressure (</w:t>
      </w:r>
      <w:proofErr w:type="gramStart"/>
      <w:r>
        <w:rPr>
          <w:rFonts w:ascii="Courier New" w:hAnsi="Courier New" w:cs="Courier New"/>
          <w:sz w:val="18"/>
        </w:rPr>
        <w:t xml:space="preserve">Flag)   </w:t>
      </w:r>
      <w:proofErr w:type="gramEnd"/>
      <w:r>
        <w:rPr>
          <w:rFonts w:ascii="Courier New" w:hAnsi="Courier New" w:cs="Courier New"/>
          <w:sz w:val="18"/>
        </w:rPr>
        <w:t xml:space="preserve">                   N</w:t>
      </w:r>
    </w:p>
    <w:p w14:paraId="4F7D6F4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Select t for External Pressure (</w:t>
      </w:r>
      <w:proofErr w:type="gramStart"/>
      <w:r>
        <w:rPr>
          <w:rFonts w:ascii="Courier New" w:hAnsi="Courier New" w:cs="Courier New"/>
          <w:sz w:val="18"/>
        </w:rPr>
        <w:t xml:space="preserve">Flag)   </w:t>
      </w:r>
      <w:proofErr w:type="gramEnd"/>
      <w:r>
        <w:rPr>
          <w:rFonts w:ascii="Courier New" w:hAnsi="Courier New" w:cs="Courier New"/>
          <w:sz w:val="18"/>
        </w:rPr>
        <w:t xml:space="preserve">                   N</w:t>
      </w:r>
    </w:p>
    <w:p w14:paraId="5FBD10B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Select t for Axial Stress (</w:t>
      </w:r>
      <w:proofErr w:type="gramStart"/>
      <w:r>
        <w:rPr>
          <w:rFonts w:ascii="Courier New" w:hAnsi="Courier New" w:cs="Courier New"/>
          <w:sz w:val="18"/>
        </w:rPr>
        <w:t xml:space="preserve">Flag)   </w:t>
      </w:r>
      <w:proofErr w:type="gramEnd"/>
      <w:r>
        <w:rPr>
          <w:rFonts w:ascii="Courier New" w:hAnsi="Courier New" w:cs="Courier New"/>
          <w:sz w:val="18"/>
        </w:rPr>
        <w:t xml:space="preserve">                        N</w:t>
      </w:r>
    </w:p>
    <w:p w14:paraId="291737A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Select Location for Stiff. Rings (</w:t>
      </w:r>
      <w:proofErr w:type="gramStart"/>
      <w:r>
        <w:rPr>
          <w:rFonts w:ascii="Courier New" w:hAnsi="Courier New" w:cs="Courier New"/>
          <w:sz w:val="18"/>
        </w:rPr>
        <w:t xml:space="preserve">Flag)   </w:t>
      </w:r>
      <w:proofErr w:type="gramEnd"/>
      <w:r>
        <w:rPr>
          <w:rFonts w:ascii="Courier New" w:hAnsi="Courier New" w:cs="Courier New"/>
          <w:sz w:val="18"/>
        </w:rPr>
        <w:t xml:space="preserve">                 N</w:t>
      </w:r>
    </w:p>
    <w:p w14:paraId="199B268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Consider Vortex Shedding                                   N</w:t>
      </w:r>
    </w:p>
    <w:p w14:paraId="3A636FE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Perform a Corroded Hydrotest                               N</w:t>
      </w:r>
    </w:p>
    <w:p w14:paraId="0B6463E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5B88A0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                                   NP+EW+WI+FW+BW</w:t>
      </w:r>
    </w:p>
    <w:p w14:paraId="2DAB48C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2                                   NP+EW+EE+FS+BS</w:t>
      </w:r>
    </w:p>
    <w:p w14:paraId="2B20D71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3                                   NP+OW+WI+FW+BW</w:t>
      </w:r>
    </w:p>
    <w:p w14:paraId="52F06EE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4                                   NP+OW+EQ+FS+BS</w:t>
      </w:r>
    </w:p>
    <w:p w14:paraId="4A39976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5                                         NP+HW+HI</w:t>
      </w:r>
    </w:p>
    <w:p w14:paraId="25E9D64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6                                         NP+HW+HE</w:t>
      </w:r>
    </w:p>
    <w:p w14:paraId="59C8E3B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7                                   IP+OW+WI+FW+BW</w:t>
      </w:r>
    </w:p>
    <w:p w14:paraId="2D05BC7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8                                   IP+OW+EQ+FS+BS</w:t>
      </w:r>
    </w:p>
    <w:p w14:paraId="5F0DF59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9                                   EP+OW+WI+FW+BW</w:t>
      </w:r>
    </w:p>
    <w:p w14:paraId="7DF8F16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10                                  EP+OW+EQ+FS+BS</w:t>
      </w:r>
    </w:p>
    <w:p w14:paraId="1C77106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11                                        HP+HW+HI</w:t>
      </w:r>
    </w:p>
    <w:p w14:paraId="2DD66A7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12                                        HP+HW+HE</w:t>
      </w:r>
    </w:p>
    <w:p w14:paraId="490DF9A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13                                        IP+WE+EW</w:t>
      </w:r>
    </w:p>
    <w:p w14:paraId="63D7303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14                                        IP+WF+CW</w:t>
      </w:r>
    </w:p>
    <w:p w14:paraId="03EF10F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15                                        IP+VO+OW</w:t>
      </w:r>
    </w:p>
    <w:p w14:paraId="0A38682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16                                        IP+VE+EW</w:t>
      </w:r>
    </w:p>
    <w:p w14:paraId="4C999F2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17                                        NP+VO+OW</w:t>
      </w:r>
    </w:p>
    <w:p w14:paraId="58FF23C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18                                     FS+BS+IP+OW</w:t>
      </w:r>
    </w:p>
    <w:p w14:paraId="15E55D5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Load Case 19                                     FS+BS+EP+OW</w:t>
      </w:r>
    </w:p>
    <w:p w14:paraId="30F7112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8E221A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Wind Design Code                                   ASCE-7 93</w:t>
      </w:r>
    </w:p>
    <w:p w14:paraId="229847D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Basic Wind Speed                  </w:t>
      </w:r>
      <w:proofErr w:type="gramStart"/>
      <w:r>
        <w:rPr>
          <w:rFonts w:ascii="Courier New" w:hAnsi="Courier New" w:cs="Courier New"/>
          <w:sz w:val="18"/>
        </w:rPr>
        <w:t xml:space="preserve">   [</w:t>
      </w:r>
      <w:proofErr w:type="gramEnd"/>
      <w:r>
        <w:rPr>
          <w:rFonts w:ascii="Courier New" w:hAnsi="Courier New" w:cs="Courier New"/>
          <w:sz w:val="18"/>
        </w:rPr>
        <w:t>V]              112.65  Km/</w:t>
      </w:r>
      <w:proofErr w:type="spellStart"/>
      <w:r>
        <w:rPr>
          <w:rFonts w:ascii="Courier New" w:hAnsi="Courier New" w:cs="Courier New"/>
          <w:sz w:val="18"/>
        </w:rPr>
        <w:t>hr</w:t>
      </w:r>
      <w:proofErr w:type="spellEnd"/>
    </w:p>
    <w:p w14:paraId="4A2B082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Surface Roughness Category                   C: Open Terrain</w:t>
      </w:r>
    </w:p>
    <w:p w14:paraId="17AC759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Importance Factor                                        1.0</w:t>
      </w:r>
    </w:p>
    <w:p w14:paraId="3FB86D2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Type of Surface                            Moderately Smooth</w:t>
      </w:r>
    </w:p>
    <w:p w14:paraId="38CCD17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Base Elevation              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2279B33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Percent Wind for Hydrotest                              33.0</w:t>
      </w:r>
    </w:p>
    <w:p w14:paraId="3285A38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Using User defined Wind Press. Vs Elev.                    N</w:t>
      </w:r>
    </w:p>
    <w:p w14:paraId="28367E0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Damping Factor (Beta) for Wind (</w:t>
      </w:r>
      <w:proofErr w:type="spellStart"/>
      <w:proofErr w:type="gramStart"/>
      <w:r>
        <w:rPr>
          <w:rFonts w:ascii="Courier New" w:hAnsi="Courier New" w:cs="Courier New"/>
          <w:sz w:val="18"/>
        </w:rPr>
        <w:t>Ope</w:t>
      </w:r>
      <w:proofErr w:type="spellEnd"/>
      <w:r>
        <w:rPr>
          <w:rFonts w:ascii="Courier New" w:hAnsi="Courier New" w:cs="Courier New"/>
          <w:sz w:val="18"/>
        </w:rPr>
        <w:t xml:space="preserve">)   </w:t>
      </w:r>
      <w:proofErr w:type="gramEnd"/>
      <w:r>
        <w:rPr>
          <w:rFonts w:ascii="Courier New" w:hAnsi="Courier New" w:cs="Courier New"/>
          <w:sz w:val="18"/>
        </w:rPr>
        <w:t xml:space="preserve">               0.0100</w:t>
      </w:r>
    </w:p>
    <w:p w14:paraId="424E10B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Damping Factor (Beta) for Wind (</w:t>
      </w:r>
      <w:proofErr w:type="gramStart"/>
      <w:r>
        <w:rPr>
          <w:rFonts w:ascii="Courier New" w:hAnsi="Courier New" w:cs="Courier New"/>
          <w:sz w:val="18"/>
        </w:rPr>
        <w:t xml:space="preserve">Empty)   </w:t>
      </w:r>
      <w:proofErr w:type="gramEnd"/>
      <w:r>
        <w:rPr>
          <w:rFonts w:ascii="Courier New" w:hAnsi="Courier New" w:cs="Courier New"/>
          <w:sz w:val="18"/>
        </w:rPr>
        <w:t xml:space="preserve">             0.0000</w:t>
      </w:r>
    </w:p>
    <w:p w14:paraId="058F025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Damping Factor (Beta) for Wind (</w:t>
      </w:r>
      <w:proofErr w:type="gramStart"/>
      <w:r>
        <w:rPr>
          <w:rFonts w:ascii="Courier New" w:hAnsi="Courier New" w:cs="Courier New"/>
          <w:sz w:val="18"/>
        </w:rPr>
        <w:t xml:space="preserve">Filled)   </w:t>
      </w:r>
      <w:proofErr w:type="gramEnd"/>
      <w:r>
        <w:rPr>
          <w:rFonts w:ascii="Courier New" w:hAnsi="Courier New" w:cs="Courier New"/>
          <w:sz w:val="18"/>
        </w:rPr>
        <w:t xml:space="preserve">            0.0000</w:t>
      </w:r>
    </w:p>
    <w:p w14:paraId="5956926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BF98C8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Seismic Design Code                                   UBC 94</w:t>
      </w:r>
    </w:p>
    <w:p w14:paraId="7DE7AA0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UBC Seismic Zone (1=1,2=2a,3=2b,4=3,5=4)               0.000</w:t>
      </w:r>
    </w:p>
    <w:p w14:paraId="3D1F166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UBC Importance Factor                                  1.000</w:t>
      </w:r>
    </w:p>
    <w:p w14:paraId="7576EF4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UBC Soil Type                                          S1</w:t>
      </w:r>
    </w:p>
    <w:p w14:paraId="62CC802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UBC Horizontal Force Factor                            3.000</w:t>
      </w:r>
    </w:p>
    <w:p w14:paraId="398844C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UBC Percent Seismic for Hydrotest                      0.000</w:t>
      </w:r>
    </w:p>
    <w:p w14:paraId="5FB0E43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C48503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Pressure + Static Head                              Y</w:t>
      </w:r>
    </w:p>
    <w:p w14:paraId="350BFA9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Consider MAP New and Cold in </w:t>
      </w:r>
      <w:proofErr w:type="spellStart"/>
      <w:r>
        <w:rPr>
          <w:rFonts w:ascii="Courier New" w:hAnsi="Courier New" w:cs="Courier New"/>
          <w:sz w:val="18"/>
        </w:rPr>
        <w:t>Noz</w:t>
      </w:r>
      <w:proofErr w:type="spellEnd"/>
      <w:r>
        <w:rPr>
          <w:rFonts w:ascii="Courier New" w:hAnsi="Courier New" w:cs="Courier New"/>
          <w:sz w:val="18"/>
        </w:rPr>
        <w:t>. Design                   N</w:t>
      </w:r>
    </w:p>
    <w:p w14:paraId="616ACF5F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Consider External Loads for Nozzle Des.                    </w:t>
      </w:r>
      <w:r w:rsidRPr="00F95D79">
        <w:rPr>
          <w:rFonts w:ascii="Courier New" w:hAnsi="Courier New" w:cs="Courier New"/>
          <w:sz w:val="18"/>
          <w:lang w:val="fr-FR"/>
        </w:rPr>
        <w:t>Y</w:t>
      </w:r>
    </w:p>
    <w:p w14:paraId="5460D2EE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Use ASME VIII-1 Appendix 1-9                               N</w:t>
      </w:r>
    </w:p>
    <w:p w14:paraId="1A227D58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</w:p>
    <w:p w14:paraId="0A499AF1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  <w:lang w:val="fr-FR"/>
        </w:rPr>
        <w:lastRenderedPageBreak/>
        <w:t xml:space="preserve"> </w:t>
      </w:r>
      <w:r>
        <w:rPr>
          <w:rFonts w:ascii="Courier New" w:hAnsi="Courier New" w:cs="Courier New"/>
          <w:sz w:val="18"/>
        </w:rPr>
        <w:t>Material Database Year        Current w/Addenda or Code Year</w:t>
      </w:r>
    </w:p>
    <w:p w14:paraId="0C90869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5EFE9A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b/>
          <w:color w:val="000000"/>
          <w:sz w:val="18"/>
        </w:rPr>
        <w:t>Configuration Directives:</w:t>
      </w:r>
    </w:p>
    <w:p w14:paraId="02442EE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61A8A2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Do not use Nozzle MDMT Interpretation VIII-1 01-37        No</w:t>
      </w:r>
    </w:p>
    <w:p w14:paraId="699F3DF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Use Table G instead of exact equation for "A"            Yes</w:t>
      </w:r>
    </w:p>
    <w:p w14:paraId="765CEE8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Shell Head Joints are Tapered                            Yes</w:t>
      </w:r>
    </w:p>
    <w:p w14:paraId="268B861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Compute "K" in corroded condition                        Yes</w:t>
      </w:r>
    </w:p>
    <w:p w14:paraId="2541C8E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Use Code Case 2286                                        No</w:t>
      </w:r>
    </w:p>
    <w:p w14:paraId="0590498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Use the MAWP to compute the MDMT                         Yes</w:t>
      </w:r>
    </w:p>
    <w:p w14:paraId="3CE2E78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For thickness ratios &lt;= 0.35, MDMT will be -155F (-104C) Yes</w:t>
      </w:r>
    </w:p>
    <w:p w14:paraId="25F29AD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For PWHT &amp; P1 Materials the MDMT can be &lt; -55F (-48C)     No</w:t>
      </w:r>
    </w:p>
    <w:p w14:paraId="779C741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E4533A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Using Metric Material Databases, ASME II D                No</w:t>
      </w:r>
    </w:p>
    <w:p w14:paraId="378DD22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Calculate B31.3 type stress for Nozzles with Loads       Yes</w:t>
      </w:r>
    </w:p>
    <w:p w14:paraId="0BE8A24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Reduce the MDMT due to lower membrane stress             Yes</w:t>
      </w:r>
    </w:p>
    <w:p w14:paraId="412421A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Consider Longitudinal Stress in MDMT calcs. (Div. 1)      No</w:t>
      </w:r>
    </w:p>
    <w:p w14:paraId="14EF7F5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F38CB2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Complete Listing of Vessel Elements and Details:</w:t>
      </w:r>
    </w:p>
    <w:p w14:paraId="77F7B58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D74036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10</w:t>
      </w:r>
    </w:p>
    <w:p w14:paraId="7528F28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 20</w:t>
      </w:r>
    </w:p>
    <w:p w14:paraId="3F5E05E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Cylinder</w:t>
      </w:r>
    </w:p>
    <w:p w14:paraId="19036C6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6AE8E9B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"FROM" to "TO"                                   </w:t>
      </w:r>
      <w:proofErr w:type="gramStart"/>
      <w:r>
        <w:rPr>
          <w:rFonts w:ascii="Courier New" w:hAnsi="Courier New" w:cs="Courier New"/>
          <w:sz w:val="18"/>
        </w:rPr>
        <w:t>50  mm.</w:t>
      </w:r>
      <w:proofErr w:type="gramEnd"/>
    </w:p>
    <w:p w14:paraId="628CE66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 </w:t>
      </w:r>
      <w:proofErr w:type="gramStart"/>
      <w:r>
        <w:rPr>
          <w:rFonts w:ascii="Courier New" w:hAnsi="Courier New" w:cs="Courier New"/>
          <w:sz w:val="18"/>
        </w:rPr>
        <w:t>321  mm.</w:t>
      </w:r>
      <w:proofErr w:type="gramEnd"/>
    </w:p>
    <w:p w14:paraId="032F347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 </w:t>
      </w:r>
      <w:proofErr w:type="gramStart"/>
      <w:r>
        <w:rPr>
          <w:rFonts w:ascii="Courier New" w:hAnsi="Courier New" w:cs="Courier New"/>
          <w:sz w:val="18"/>
        </w:rPr>
        <w:t>3  mm.</w:t>
      </w:r>
      <w:proofErr w:type="gramEnd"/>
    </w:p>
    <w:p w14:paraId="044D0DB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64A4D31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 </w:t>
      </w:r>
      <w:proofErr w:type="gramStart"/>
      <w:r>
        <w:rPr>
          <w:rFonts w:ascii="Courier New" w:hAnsi="Courier New" w:cs="Courier New"/>
          <w:sz w:val="18"/>
        </w:rPr>
        <w:t>3  mm.</w:t>
      </w:r>
      <w:proofErr w:type="gramEnd"/>
    </w:p>
    <w:p w14:paraId="00EB577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5FD6186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0.5  bars</w:t>
      </w:r>
      <w:proofErr w:type="gramEnd"/>
    </w:p>
    <w:p w14:paraId="4C93FB7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</w:t>
      </w:r>
      <w:proofErr w:type="gramStart"/>
      <w:r>
        <w:rPr>
          <w:rFonts w:ascii="Courier New" w:hAnsi="Courier New" w:cs="Courier New"/>
          <w:sz w:val="18"/>
        </w:rPr>
        <w:t>170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4FDB46F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0.1  bars</w:t>
      </w:r>
      <w:proofErr w:type="gramEnd"/>
    </w:p>
    <w:p w14:paraId="397C17D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</w:t>
      </w:r>
      <w:proofErr w:type="gramStart"/>
      <w:r>
        <w:rPr>
          <w:rFonts w:ascii="Courier New" w:hAnsi="Courier New" w:cs="Courier New"/>
          <w:sz w:val="18"/>
        </w:rPr>
        <w:t>50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74D232E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3FB1827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7181EE8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Allowable Stress, Ambient                          </w:t>
      </w:r>
      <w:proofErr w:type="gramStart"/>
      <w:r>
        <w:rPr>
          <w:rFonts w:ascii="Courier New" w:hAnsi="Courier New" w:cs="Courier New"/>
          <w:sz w:val="18"/>
        </w:rPr>
        <w:t>137.9  N.</w:t>
      </w:r>
      <w:proofErr w:type="gramEnd"/>
      <w:r>
        <w:rPr>
          <w:rFonts w:ascii="Courier New" w:hAnsi="Courier New" w:cs="Courier New"/>
          <w:sz w:val="18"/>
        </w:rPr>
        <w:t>/mm²</w:t>
      </w:r>
    </w:p>
    <w:p w14:paraId="5CF01B9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Allowable Stress, Operating                        </w:t>
      </w:r>
      <w:proofErr w:type="gramStart"/>
      <w:r>
        <w:rPr>
          <w:rFonts w:ascii="Courier New" w:hAnsi="Courier New" w:cs="Courier New"/>
          <w:sz w:val="18"/>
        </w:rPr>
        <w:t>136.1  N.</w:t>
      </w:r>
      <w:proofErr w:type="gramEnd"/>
      <w:r>
        <w:rPr>
          <w:rFonts w:ascii="Courier New" w:hAnsi="Courier New" w:cs="Courier New"/>
          <w:sz w:val="18"/>
        </w:rPr>
        <w:t>/mm²</w:t>
      </w:r>
    </w:p>
    <w:p w14:paraId="2ABB20A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Allowable Stress, Hydrotest                        </w:t>
      </w:r>
      <w:proofErr w:type="gramStart"/>
      <w:r>
        <w:rPr>
          <w:rFonts w:ascii="Courier New" w:hAnsi="Courier New" w:cs="Courier New"/>
          <w:sz w:val="18"/>
        </w:rPr>
        <w:t>179.3  N.</w:t>
      </w:r>
      <w:proofErr w:type="gramEnd"/>
      <w:r>
        <w:rPr>
          <w:rFonts w:ascii="Courier New" w:hAnsi="Courier New" w:cs="Courier New"/>
          <w:sz w:val="18"/>
        </w:rPr>
        <w:t>/mm²</w:t>
      </w:r>
    </w:p>
    <w:p w14:paraId="1E54F22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Density                                </w:t>
      </w:r>
      <w:proofErr w:type="gramStart"/>
      <w:r>
        <w:rPr>
          <w:rFonts w:ascii="Courier New" w:hAnsi="Courier New" w:cs="Courier New"/>
          <w:sz w:val="18"/>
        </w:rPr>
        <w:t>0.008027  kg</w:t>
      </w:r>
      <w:proofErr w:type="gramEnd"/>
      <w:r>
        <w:rPr>
          <w:rFonts w:ascii="Courier New" w:hAnsi="Courier New" w:cs="Courier New"/>
          <w:sz w:val="18"/>
        </w:rPr>
        <w:t>./cm³</w:t>
      </w:r>
    </w:p>
    <w:p w14:paraId="57A3AB8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P Number Thickness      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0A2BC75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Yield Stress, Operating                            </w:t>
      </w:r>
      <w:proofErr w:type="gramStart"/>
      <w:r>
        <w:rPr>
          <w:rFonts w:ascii="Courier New" w:hAnsi="Courier New" w:cs="Courier New"/>
          <w:sz w:val="18"/>
        </w:rPr>
        <w:t>156.1  N.</w:t>
      </w:r>
      <w:proofErr w:type="gramEnd"/>
      <w:r>
        <w:rPr>
          <w:rFonts w:ascii="Courier New" w:hAnsi="Courier New" w:cs="Courier New"/>
          <w:sz w:val="18"/>
        </w:rPr>
        <w:t>/mm²</w:t>
      </w:r>
    </w:p>
    <w:p w14:paraId="6E7C3BF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External Pressure Chart Name                        HA-2</w:t>
      </w:r>
    </w:p>
    <w:p w14:paraId="5CD7296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UNS Number                                        S31600</w:t>
      </w:r>
    </w:p>
    <w:p w14:paraId="209DAA9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Product Form                                       Plate</w:t>
      </w:r>
    </w:p>
    <w:p w14:paraId="70ABC59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001BDEE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3F8EDFD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532FED4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FB961F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10</w:t>
      </w:r>
    </w:p>
    <w:p w14:paraId="0E826E5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692976F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Ring 1-1</w:t>
      </w:r>
    </w:p>
    <w:p w14:paraId="0B0436A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  <w:r>
        <w:rPr>
          <w:rFonts w:ascii="Courier New" w:hAnsi="Courier New" w:cs="Courier New"/>
          <w:sz w:val="18"/>
        </w:rPr>
        <w:t xml:space="preserve">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0DE289A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 </w:t>
      </w:r>
      <w:proofErr w:type="gramStart"/>
      <w:r>
        <w:rPr>
          <w:rFonts w:ascii="Courier New" w:hAnsi="Courier New" w:cs="Courier New"/>
          <w:sz w:val="18"/>
        </w:rPr>
        <w:t>327  mm.</w:t>
      </w:r>
      <w:proofErr w:type="gramEnd"/>
    </w:p>
    <w:p w14:paraId="209DB8C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</w:t>
      </w:r>
      <w:proofErr w:type="gramStart"/>
      <w:r>
        <w:rPr>
          <w:rFonts w:ascii="Courier New" w:hAnsi="Courier New" w:cs="Courier New"/>
          <w:sz w:val="18"/>
        </w:rPr>
        <w:t>12  mm.</w:t>
      </w:r>
      <w:proofErr w:type="gramEnd"/>
    </w:p>
    <w:p w14:paraId="31D6BC1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 </w:t>
      </w:r>
      <w:proofErr w:type="gramStart"/>
      <w:r>
        <w:rPr>
          <w:rFonts w:ascii="Courier New" w:hAnsi="Courier New" w:cs="Courier New"/>
          <w:sz w:val="18"/>
        </w:rPr>
        <w:t>405  mm.</w:t>
      </w:r>
      <w:proofErr w:type="gramEnd"/>
    </w:p>
    <w:p w14:paraId="63869E2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SA-240 316</w:t>
      </w:r>
    </w:p>
    <w:p w14:paraId="4EB750F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1B89489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3F175EA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2B98C2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</w:t>
      </w:r>
    </w:p>
    <w:p w14:paraId="4ACA2AE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9C6466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20</w:t>
      </w:r>
    </w:p>
    <w:p w14:paraId="5503A70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 30</w:t>
      </w:r>
    </w:p>
    <w:p w14:paraId="67CE7D5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Conical</w:t>
      </w:r>
    </w:p>
    <w:p w14:paraId="3272D0C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5E5CBB3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Distance "FROM" to "TO"                                 </w:t>
      </w:r>
      <w:proofErr w:type="gramStart"/>
      <w:r>
        <w:rPr>
          <w:rFonts w:ascii="Courier New" w:hAnsi="Courier New" w:cs="Courier New"/>
          <w:sz w:val="18"/>
        </w:rPr>
        <w:t>1100  mm.</w:t>
      </w:r>
      <w:proofErr w:type="gramEnd"/>
    </w:p>
    <w:p w14:paraId="0A082FE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 </w:t>
      </w:r>
      <w:proofErr w:type="gramStart"/>
      <w:r>
        <w:rPr>
          <w:rFonts w:ascii="Courier New" w:hAnsi="Courier New" w:cs="Courier New"/>
          <w:sz w:val="18"/>
        </w:rPr>
        <w:t>321  mm.</w:t>
      </w:r>
      <w:proofErr w:type="gramEnd"/>
    </w:p>
    <w:p w14:paraId="6822302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 </w:t>
      </w:r>
      <w:proofErr w:type="gramStart"/>
      <w:r>
        <w:rPr>
          <w:rFonts w:ascii="Courier New" w:hAnsi="Courier New" w:cs="Courier New"/>
          <w:sz w:val="18"/>
        </w:rPr>
        <w:t>3  mm.</w:t>
      </w:r>
      <w:proofErr w:type="gramEnd"/>
    </w:p>
    <w:p w14:paraId="6027BE1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5BC0855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 </w:t>
      </w:r>
      <w:proofErr w:type="gramStart"/>
      <w:r>
        <w:rPr>
          <w:rFonts w:ascii="Courier New" w:hAnsi="Courier New" w:cs="Courier New"/>
          <w:sz w:val="18"/>
        </w:rPr>
        <w:t>3  mm.</w:t>
      </w:r>
      <w:proofErr w:type="gramEnd"/>
    </w:p>
    <w:p w14:paraId="2F3DF15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1127F88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0.5  bars</w:t>
      </w:r>
      <w:proofErr w:type="gramEnd"/>
    </w:p>
    <w:p w14:paraId="7C3899A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</w:t>
      </w:r>
      <w:proofErr w:type="gramStart"/>
      <w:r>
        <w:rPr>
          <w:rFonts w:ascii="Courier New" w:hAnsi="Courier New" w:cs="Courier New"/>
          <w:sz w:val="18"/>
        </w:rPr>
        <w:t>170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196C3BF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0.1  bars</w:t>
      </w:r>
      <w:proofErr w:type="gramEnd"/>
    </w:p>
    <w:p w14:paraId="41DA19C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</w:t>
      </w:r>
      <w:proofErr w:type="gramStart"/>
      <w:r>
        <w:rPr>
          <w:rFonts w:ascii="Courier New" w:hAnsi="Courier New" w:cs="Courier New"/>
          <w:sz w:val="18"/>
        </w:rPr>
        <w:t>50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0EBE6A0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2EAA2F1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1626319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3FA381A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70F0516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Cone Diameter at "To" End                               </w:t>
      </w:r>
      <w:proofErr w:type="gramStart"/>
      <w:r>
        <w:rPr>
          <w:rFonts w:ascii="Courier New" w:hAnsi="Courier New" w:cs="Courier New"/>
          <w:sz w:val="18"/>
        </w:rPr>
        <w:t>1124  mm.</w:t>
      </w:r>
      <w:proofErr w:type="gramEnd"/>
    </w:p>
    <w:p w14:paraId="1D623B1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Length of Cone                                   </w:t>
      </w:r>
      <w:proofErr w:type="gramStart"/>
      <w:r>
        <w:rPr>
          <w:rFonts w:ascii="Courier New" w:hAnsi="Courier New" w:cs="Courier New"/>
          <w:sz w:val="18"/>
        </w:rPr>
        <w:t>1100  mm.</w:t>
      </w:r>
      <w:proofErr w:type="gramEnd"/>
    </w:p>
    <w:p w14:paraId="7753663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Half Apex Angle of Cone                            </w:t>
      </w:r>
      <w:proofErr w:type="gramStart"/>
      <w:r>
        <w:rPr>
          <w:rFonts w:ascii="Courier New" w:hAnsi="Courier New" w:cs="Courier New"/>
          <w:sz w:val="18"/>
        </w:rPr>
        <w:t>20.052082  degrees</w:t>
      </w:r>
      <w:proofErr w:type="gramEnd"/>
    </w:p>
    <w:p w14:paraId="652D180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Toriconical</w:t>
      </w:r>
      <w:proofErr w:type="spellEnd"/>
      <w:r>
        <w:rPr>
          <w:rFonts w:ascii="Courier New" w:hAnsi="Courier New" w:cs="Courier New"/>
          <w:sz w:val="18"/>
        </w:rPr>
        <w:t xml:space="preserve"> (Y/</w:t>
      </w:r>
      <w:proofErr w:type="gramStart"/>
      <w:r>
        <w:rPr>
          <w:rFonts w:ascii="Courier New" w:hAnsi="Courier New" w:cs="Courier New"/>
          <w:sz w:val="18"/>
        </w:rPr>
        <w:t xml:space="preserve">N)   </w:t>
      </w:r>
      <w:proofErr w:type="gramEnd"/>
      <w:r>
        <w:rPr>
          <w:rFonts w:ascii="Courier New" w:hAnsi="Courier New" w:cs="Courier New"/>
          <w:sz w:val="18"/>
        </w:rPr>
        <w:t xml:space="preserve">                                       N</w:t>
      </w:r>
    </w:p>
    <w:p w14:paraId="4DF2275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4746846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BCAB6F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20</w:t>
      </w:r>
    </w:p>
    <w:p w14:paraId="52E0EF0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77C7435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Ring 2-1</w:t>
      </w:r>
    </w:p>
    <w:p w14:paraId="0AEE6CF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  <w:r>
        <w:rPr>
          <w:rFonts w:ascii="Courier New" w:hAnsi="Courier New" w:cs="Courier New"/>
          <w:sz w:val="18"/>
        </w:rPr>
        <w:t xml:space="preserve">                </w:t>
      </w:r>
      <w:proofErr w:type="gramStart"/>
      <w:r>
        <w:rPr>
          <w:rFonts w:ascii="Courier New" w:hAnsi="Courier New" w:cs="Courier New"/>
          <w:sz w:val="18"/>
        </w:rPr>
        <w:t>1095  mm.</w:t>
      </w:r>
      <w:proofErr w:type="gramEnd"/>
    </w:p>
    <w:p w14:paraId="0BB8CFE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</w:t>
      </w:r>
      <w:proofErr w:type="gramStart"/>
      <w:r>
        <w:rPr>
          <w:rFonts w:ascii="Courier New" w:hAnsi="Courier New" w:cs="Courier New"/>
          <w:sz w:val="18"/>
        </w:rPr>
        <w:t>1126.3  mm.</w:t>
      </w:r>
      <w:proofErr w:type="gramEnd"/>
    </w:p>
    <w:p w14:paraId="7459FA4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</w:t>
      </w:r>
      <w:proofErr w:type="gramStart"/>
      <w:r>
        <w:rPr>
          <w:rFonts w:ascii="Courier New" w:hAnsi="Courier New" w:cs="Courier New"/>
          <w:sz w:val="18"/>
        </w:rPr>
        <w:t>10  mm.</w:t>
      </w:r>
      <w:proofErr w:type="gramEnd"/>
    </w:p>
    <w:p w14:paraId="6A9C037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</w:t>
      </w:r>
      <w:proofErr w:type="gramStart"/>
      <w:r>
        <w:rPr>
          <w:rFonts w:ascii="Courier New" w:hAnsi="Courier New" w:cs="Courier New"/>
          <w:sz w:val="18"/>
        </w:rPr>
        <w:t>1227.3  mm.</w:t>
      </w:r>
      <w:proofErr w:type="gramEnd"/>
    </w:p>
    <w:p w14:paraId="4476765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SA-240 316</w:t>
      </w:r>
    </w:p>
    <w:p w14:paraId="0293091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24B5647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61C11DE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73DD34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</w:t>
      </w:r>
    </w:p>
    <w:p w14:paraId="6D93BE3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3435F1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30</w:t>
      </w:r>
    </w:p>
    <w:p w14:paraId="551A441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 40</w:t>
      </w:r>
    </w:p>
    <w:p w14:paraId="23A6AD4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Cylinder</w:t>
      </w:r>
    </w:p>
    <w:p w14:paraId="397A5FB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106F219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"FROM" to "TO"                                  </w:t>
      </w:r>
      <w:proofErr w:type="gramStart"/>
      <w:r>
        <w:rPr>
          <w:rFonts w:ascii="Courier New" w:hAnsi="Courier New" w:cs="Courier New"/>
          <w:sz w:val="18"/>
        </w:rPr>
        <w:t>456  mm.</w:t>
      </w:r>
      <w:proofErr w:type="gramEnd"/>
    </w:p>
    <w:p w14:paraId="6B91769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</w:t>
      </w:r>
      <w:proofErr w:type="gramStart"/>
      <w:r>
        <w:rPr>
          <w:rFonts w:ascii="Courier New" w:hAnsi="Courier New" w:cs="Courier New"/>
          <w:sz w:val="18"/>
        </w:rPr>
        <w:t>1124  mm.</w:t>
      </w:r>
      <w:proofErr w:type="gramEnd"/>
    </w:p>
    <w:p w14:paraId="261FFE4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 </w:t>
      </w:r>
      <w:proofErr w:type="gramStart"/>
      <w:r>
        <w:rPr>
          <w:rFonts w:ascii="Courier New" w:hAnsi="Courier New" w:cs="Courier New"/>
          <w:sz w:val="18"/>
        </w:rPr>
        <w:t>3  mm.</w:t>
      </w:r>
      <w:proofErr w:type="gramEnd"/>
    </w:p>
    <w:p w14:paraId="6CAC612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5D007AD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 </w:t>
      </w:r>
      <w:proofErr w:type="gramStart"/>
      <w:r>
        <w:rPr>
          <w:rFonts w:ascii="Courier New" w:hAnsi="Courier New" w:cs="Courier New"/>
          <w:sz w:val="18"/>
        </w:rPr>
        <w:t>3  mm.</w:t>
      </w:r>
      <w:proofErr w:type="gramEnd"/>
    </w:p>
    <w:p w14:paraId="69F908B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5757670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0.5  bars</w:t>
      </w:r>
      <w:proofErr w:type="gramEnd"/>
    </w:p>
    <w:p w14:paraId="722DB75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</w:t>
      </w:r>
      <w:proofErr w:type="gramStart"/>
      <w:r>
        <w:rPr>
          <w:rFonts w:ascii="Courier New" w:hAnsi="Courier New" w:cs="Courier New"/>
          <w:sz w:val="18"/>
        </w:rPr>
        <w:t>170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393529B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0.1  bars</w:t>
      </w:r>
      <w:proofErr w:type="gramEnd"/>
    </w:p>
    <w:p w14:paraId="62DC603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</w:t>
      </w:r>
      <w:proofErr w:type="gramStart"/>
      <w:r>
        <w:rPr>
          <w:rFonts w:ascii="Courier New" w:hAnsi="Courier New" w:cs="Courier New"/>
          <w:sz w:val="18"/>
        </w:rPr>
        <w:t>50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7912101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5612089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7A1F85C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18F5340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5514422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57C33FD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9E3292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</w:t>
      </w:r>
    </w:p>
    <w:p w14:paraId="7F9485E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51C970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40</w:t>
      </w:r>
    </w:p>
    <w:p w14:paraId="702C6F7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 50</w:t>
      </w:r>
    </w:p>
    <w:p w14:paraId="5A18D34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Flat</w:t>
      </w:r>
    </w:p>
    <w:p w14:paraId="47EE1D3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2C083C4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"FROM" to "TO"                                   </w:t>
      </w:r>
      <w:proofErr w:type="gramStart"/>
      <w:r>
        <w:rPr>
          <w:rFonts w:ascii="Courier New" w:hAnsi="Courier New" w:cs="Courier New"/>
          <w:sz w:val="18"/>
        </w:rPr>
        <w:t>10  mm.</w:t>
      </w:r>
      <w:proofErr w:type="gramEnd"/>
    </w:p>
    <w:p w14:paraId="1C4AB74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</w:t>
      </w:r>
      <w:proofErr w:type="gramStart"/>
      <w:r>
        <w:rPr>
          <w:rFonts w:ascii="Courier New" w:hAnsi="Courier New" w:cs="Courier New"/>
          <w:sz w:val="18"/>
        </w:rPr>
        <w:t>1124  mm.</w:t>
      </w:r>
      <w:proofErr w:type="gramEnd"/>
    </w:p>
    <w:p w14:paraId="3356F6C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</w:t>
      </w:r>
      <w:proofErr w:type="gramStart"/>
      <w:r>
        <w:rPr>
          <w:rFonts w:ascii="Courier New" w:hAnsi="Courier New" w:cs="Courier New"/>
          <w:sz w:val="18"/>
        </w:rPr>
        <w:t>10  mm.</w:t>
      </w:r>
      <w:proofErr w:type="gramEnd"/>
    </w:p>
    <w:p w14:paraId="54A7A09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668719A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</w:t>
      </w:r>
      <w:proofErr w:type="gramStart"/>
      <w:r>
        <w:rPr>
          <w:rFonts w:ascii="Courier New" w:hAnsi="Courier New" w:cs="Courier New"/>
          <w:sz w:val="18"/>
        </w:rPr>
        <w:t>10  mm.</w:t>
      </w:r>
      <w:proofErr w:type="gramEnd"/>
    </w:p>
    <w:p w14:paraId="218CC08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0325A3E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0.5  bars</w:t>
      </w:r>
      <w:proofErr w:type="gramEnd"/>
    </w:p>
    <w:p w14:paraId="5F4AA6F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Design Temperature Internal Pressure                     </w:t>
      </w:r>
      <w:proofErr w:type="gramStart"/>
      <w:r>
        <w:rPr>
          <w:rFonts w:ascii="Courier New" w:hAnsi="Courier New" w:cs="Courier New"/>
          <w:sz w:val="18"/>
        </w:rPr>
        <w:t>170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294D4C5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0.1  bars</w:t>
      </w:r>
      <w:proofErr w:type="gramEnd"/>
    </w:p>
    <w:p w14:paraId="70AD23B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</w:t>
      </w:r>
      <w:proofErr w:type="gramStart"/>
      <w:r>
        <w:rPr>
          <w:rFonts w:ascii="Courier New" w:hAnsi="Courier New" w:cs="Courier New"/>
          <w:sz w:val="18"/>
        </w:rPr>
        <w:t>50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69E0980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46DB969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3F06F64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1DF3D21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3015798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Flat Head Attachment Factor                              0.2</w:t>
      </w:r>
    </w:p>
    <w:p w14:paraId="2302325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diameter if Non-Circular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5D784FC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2670BDD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88513C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</w:t>
      </w:r>
    </w:p>
    <w:p w14:paraId="4D2CB76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8B8306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50</w:t>
      </w:r>
    </w:p>
    <w:p w14:paraId="13BDE12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 60</w:t>
      </w:r>
    </w:p>
    <w:p w14:paraId="509749C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Cylinder</w:t>
      </w:r>
    </w:p>
    <w:p w14:paraId="5B5E024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68E2478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"FROM" to "TO"                                  </w:t>
      </w:r>
      <w:proofErr w:type="gramStart"/>
      <w:r>
        <w:rPr>
          <w:rFonts w:ascii="Courier New" w:hAnsi="Courier New" w:cs="Courier New"/>
          <w:sz w:val="18"/>
        </w:rPr>
        <w:t>115  mm.</w:t>
      </w:r>
      <w:proofErr w:type="gramEnd"/>
    </w:p>
    <w:p w14:paraId="670B13F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 </w:t>
      </w:r>
      <w:proofErr w:type="gramStart"/>
      <w:r>
        <w:rPr>
          <w:rFonts w:ascii="Courier New" w:hAnsi="Courier New" w:cs="Courier New"/>
          <w:sz w:val="18"/>
        </w:rPr>
        <w:t>566  mm.</w:t>
      </w:r>
      <w:proofErr w:type="gramEnd"/>
    </w:p>
    <w:p w14:paraId="12A4979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 </w:t>
      </w:r>
      <w:proofErr w:type="gramStart"/>
      <w:r>
        <w:rPr>
          <w:rFonts w:ascii="Courier New" w:hAnsi="Courier New" w:cs="Courier New"/>
          <w:sz w:val="18"/>
        </w:rPr>
        <w:t>3  mm.</w:t>
      </w:r>
      <w:proofErr w:type="gramEnd"/>
    </w:p>
    <w:p w14:paraId="2FF5DAF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336FA10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 </w:t>
      </w:r>
      <w:proofErr w:type="gramStart"/>
      <w:r>
        <w:rPr>
          <w:rFonts w:ascii="Courier New" w:hAnsi="Courier New" w:cs="Courier New"/>
          <w:sz w:val="18"/>
        </w:rPr>
        <w:t>3  mm.</w:t>
      </w:r>
      <w:proofErr w:type="gramEnd"/>
    </w:p>
    <w:p w14:paraId="13BEE0C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34FCFFC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0.5  bars</w:t>
      </w:r>
      <w:proofErr w:type="gramEnd"/>
    </w:p>
    <w:p w14:paraId="00A80FF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</w:t>
      </w:r>
      <w:proofErr w:type="gramStart"/>
      <w:r>
        <w:rPr>
          <w:rFonts w:ascii="Courier New" w:hAnsi="Courier New" w:cs="Courier New"/>
          <w:sz w:val="18"/>
        </w:rPr>
        <w:t>170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2D67C7F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0.1  bars</w:t>
      </w:r>
      <w:proofErr w:type="gramEnd"/>
    </w:p>
    <w:p w14:paraId="7E4084A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</w:t>
      </w:r>
      <w:proofErr w:type="gramStart"/>
      <w:r>
        <w:rPr>
          <w:rFonts w:ascii="Courier New" w:hAnsi="Courier New" w:cs="Courier New"/>
          <w:sz w:val="18"/>
        </w:rPr>
        <w:t>50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3F5ED87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12CCD77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5C84BE8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70F62F1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62B81FB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6C73A1C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57F743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50</w:t>
      </w:r>
    </w:p>
    <w:p w14:paraId="52D6F7B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15C1474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Ring 5-1</w:t>
      </w:r>
    </w:p>
    <w:p w14:paraId="08E0B0B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  <w:r>
        <w:rPr>
          <w:rFonts w:ascii="Courier New" w:hAnsi="Courier New" w:cs="Courier New"/>
          <w:sz w:val="18"/>
        </w:rPr>
        <w:t xml:space="preserve">                 </w:t>
      </w:r>
      <w:proofErr w:type="gramStart"/>
      <w:r>
        <w:rPr>
          <w:rFonts w:ascii="Courier New" w:hAnsi="Courier New" w:cs="Courier New"/>
          <w:sz w:val="18"/>
        </w:rPr>
        <w:t>108  mm.</w:t>
      </w:r>
      <w:proofErr w:type="gramEnd"/>
    </w:p>
    <w:p w14:paraId="35A535C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 </w:t>
      </w:r>
      <w:proofErr w:type="gramStart"/>
      <w:r>
        <w:rPr>
          <w:rFonts w:ascii="Courier New" w:hAnsi="Courier New" w:cs="Courier New"/>
          <w:sz w:val="18"/>
        </w:rPr>
        <w:t>572  mm.</w:t>
      </w:r>
      <w:proofErr w:type="gramEnd"/>
    </w:p>
    <w:p w14:paraId="693B3BD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</w:t>
      </w:r>
      <w:proofErr w:type="gramStart"/>
      <w:r>
        <w:rPr>
          <w:rFonts w:ascii="Courier New" w:hAnsi="Courier New" w:cs="Courier New"/>
          <w:sz w:val="18"/>
        </w:rPr>
        <w:t>10  mm.</w:t>
      </w:r>
      <w:proofErr w:type="gramEnd"/>
    </w:p>
    <w:p w14:paraId="36EB31F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 </w:t>
      </w:r>
      <w:proofErr w:type="gramStart"/>
      <w:r>
        <w:rPr>
          <w:rFonts w:ascii="Courier New" w:hAnsi="Courier New" w:cs="Courier New"/>
          <w:sz w:val="18"/>
        </w:rPr>
        <w:t>670  mm.</w:t>
      </w:r>
      <w:proofErr w:type="gramEnd"/>
    </w:p>
    <w:p w14:paraId="3226E8C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SA-240 304</w:t>
      </w:r>
    </w:p>
    <w:p w14:paraId="580C519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630CCFE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5CE3B79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941E88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</w:t>
      </w:r>
    </w:p>
    <w:p w14:paraId="29AC8D3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9739D1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60</w:t>
      </w:r>
    </w:p>
    <w:p w14:paraId="7FFACD7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 70</w:t>
      </w:r>
    </w:p>
    <w:p w14:paraId="3DD7A03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Conical</w:t>
      </w:r>
    </w:p>
    <w:p w14:paraId="513F84C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256B7AD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"FROM" to "TO"                                 </w:t>
      </w:r>
      <w:proofErr w:type="gramStart"/>
      <w:r>
        <w:rPr>
          <w:rFonts w:ascii="Courier New" w:hAnsi="Courier New" w:cs="Courier New"/>
          <w:sz w:val="18"/>
        </w:rPr>
        <w:t>3015  mm.</w:t>
      </w:r>
      <w:proofErr w:type="gramEnd"/>
    </w:p>
    <w:p w14:paraId="771F005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 </w:t>
      </w:r>
      <w:proofErr w:type="gramStart"/>
      <w:r>
        <w:rPr>
          <w:rFonts w:ascii="Courier New" w:hAnsi="Courier New" w:cs="Courier New"/>
          <w:sz w:val="18"/>
        </w:rPr>
        <w:t>566  mm.</w:t>
      </w:r>
      <w:proofErr w:type="gramEnd"/>
    </w:p>
    <w:p w14:paraId="35D35B0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 </w:t>
      </w:r>
      <w:proofErr w:type="gramStart"/>
      <w:r>
        <w:rPr>
          <w:rFonts w:ascii="Courier New" w:hAnsi="Courier New" w:cs="Courier New"/>
          <w:sz w:val="18"/>
        </w:rPr>
        <w:t>3  mm.</w:t>
      </w:r>
      <w:proofErr w:type="gramEnd"/>
    </w:p>
    <w:p w14:paraId="5D158B7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2661AAD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 </w:t>
      </w:r>
      <w:proofErr w:type="gramStart"/>
      <w:r>
        <w:rPr>
          <w:rFonts w:ascii="Courier New" w:hAnsi="Courier New" w:cs="Courier New"/>
          <w:sz w:val="18"/>
        </w:rPr>
        <w:t>3  mm.</w:t>
      </w:r>
      <w:proofErr w:type="gramEnd"/>
    </w:p>
    <w:p w14:paraId="52D9F75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145AD50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0.5  bars</w:t>
      </w:r>
      <w:proofErr w:type="gramEnd"/>
    </w:p>
    <w:p w14:paraId="62AABDE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</w:t>
      </w:r>
      <w:proofErr w:type="gramStart"/>
      <w:r>
        <w:rPr>
          <w:rFonts w:ascii="Courier New" w:hAnsi="Courier New" w:cs="Courier New"/>
          <w:sz w:val="18"/>
        </w:rPr>
        <w:t>170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1BDB37B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0.1  bars</w:t>
      </w:r>
      <w:proofErr w:type="gramEnd"/>
    </w:p>
    <w:p w14:paraId="43B2BDC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</w:t>
      </w:r>
      <w:proofErr w:type="gramStart"/>
      <w:r>
        <w:rPr>
          <w:rFonts w:ascii="Courier New" w:hAnsi="Courier New" w:cs="Courier New"/>
          <w:sz w:val="18"/>
        </w:rPr>
        <w:t>50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1EE902E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7B0FE6D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53B3550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577F354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4682CC7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Cone Diameter at "To" End                               </w:t>
      </w:r>
      <w:proofErr w:type="gramStart"/>
      <w:r>
        <w:rPr>
          <w:rFonts w:ascii="Courier New" w:hAnsi="Courier New" w:cs="Courier New"/>
          <w:sz w:val="18"/>
        </w:rPr>
        <w:t>1606  mm.</w:t>
      </w:r>
      <w:proofErr w:type="gramEnd"/>
    </w:p>
    <w:p w14:paraId="0B4AE56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Length of Cone                                   </w:t>
      </w:r>
      <w:proofErr w:type="gramStart"/>
      <w:r>
        <w:rPr>
          <w:rFonts w:ascii="Courier New" w:hAnsi="Courier New" w:cs="Courier New"/>
          <w:sz w:val="18"/>
        </w:rPr>
        <w:t>3015  mm.</w:t>
      </w:r>
      <w:proofErr w:type="gramEnd"/>
    </w:p>
    <w:p w14:paraId="42503BF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Half Apex Angle of Cone                            </w:t>
      </w:r>
      <w:proofErr w:type="gramStart"/>
      <w:r>
        <w:rPr>
          <w:rFonts w:ascii="Courier New" w:hAnsi="Courier New" w:cs="Courier New"/>
          <w:sz w:val="18"/>
        </w:rPr>
        <w:t>9.7855883  degrees</w:t>
      </w:r>
      <w:proofErr w:type="gramEnd"/>
    </w:p>
    <w:p w14:paraId="5035226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Toriconical</w:t>
      </w:r>
      <w:proofErr w:type="spellEnd"/>
      <w:r>
        <w:rPr>
          <w:rFonts w:ascii="Courier New" w:hAnsi="Courier New" w:cs="Courier New"/>
          <w:sz w:val="18"/>
        </w:rPr>
        <w:t xml:space="preserve"> (Y/</w:t>
      </w:r>
      <w:proofErr w:type="gramStart"/>
      <w:r>
        <w:rPr>
          <w:rFonts w:ascii="Courier New" w:hAnsi="Courier New" w:cs="Courier New"/>
          <w:sz w:val="18"/>
        </w:rPr>
        <w:t xml:space="preserve">N)   </w:t>
      </w:r>
      <w:proofErr w:type="gramEnd"/>
      <w:r>
        <w:rPr>
          <w:rFonts w:ascii="Courier New" w:hAnsi="Courier New" w:cs="Courier New"/>
          <w:sz w:val="18"/>
        </w:rPr>
        <w:t xml:space="preserve">                                       N</w:t>
      </w:r>
    </w:p>
    <w:p w14:paraId="37FF586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604A797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7AAC89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60</w:t>
      </w:r>
    </w:p>
    <w:p w14:paraId="6A6577D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6DCA435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Ring 6-1</w:t>
      </w:r>
    </w:p>
    <w:p w14:paraId="5B69AFD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  <w:r>
        <w:rPr>
          <w:rFonts w:ascii="Courier New" w:hAnsi="Courier New" w:cs="Courier New"/>
          <w:sz w:val="18"/>
        </w:rPr>
        <w:t xml:space="preserve">                   </w:t>
      </w:r>
      <w:proofErr w:type="gramStart"/>
      <w:r>
        <w:rPr>
          <w:rFonts w:ascii="Courier New" w:hAnsi="Courier New" w:cs="Courier New"/>
          <w:sz w:val="18"/>
        </w:rPr>
        <w:t>5  mm.</w:t>
      </w:r>
      <w:proofErr w:type="gramEnd"/>
    </w:p>
    <w:p w14:paraId="6646910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</w:t>
      </w:r>
      <w:proofErr w:type="gramStart"/>
      <w:r>
        <w:rPr>
          <w:rFonts w:ascii="Courier New" w:hAnsi="Courier New" w:cs="Courier New"/>
          <w:sz w:val="18"/>
        </w:rPr>
        <w:t>571.73  mm.</w:t>
      </w:r>
      <w:proofErr w:type="gramEnd"/>
    </w:p>
    <w:p w14:paraId="3DE23A0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</w:t>
      </w:r>
      <w:proofErr w:type="gramStart"/>
      <w:r>
        <w:rPr>
          <w:rFonts w:ascii="Courier New" w:hAnsi="Courier New" w:cs="Courier New"/>
          <w:sz w:val="18"/>
        </w:rPr>
        <w:t>10  mm.</w:t>
      </w:r>
      <w:proofErr w:type="gramEnd"/>
    </w:p>
    <w:p w14:paraId="5B749F5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</w:t>
      </w:r>
      <w:proofErr w:type="gramStart"/>
      <w:r>
        <w:rPr>
          <w:rFonts w:ascii="Courier New" w:hAnsi="Courier New" w:cs="Courier New"/>
          <w:sz w:val="18"/>
        </w:rPr>
        <w:t>669.73  mm.</w:t>
      </w:r>
      <w:proofErr w:type="gramEnd"/>
    </w:p>
    <w:p w14:paraId="71D87F4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SA-240 316</w:t>
      </w:r>
    </w:p>
    <w:p w14:paraId="696493B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432F864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2F964E8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1AEB0D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60</w:t>
      </w:r>
    </w:p>
    <w:p w14:paraId="21E9D09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21B4234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Ring 6-2</w:t>
      </w:r>
    </w:p>
    <w:p w14:paraId="75F6D5F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  <w:r>
        <w:rPr>
          <w:rFonts w:ascii="Courier New" w:hAnsi="Courier New" w:cs="Courier New"/>
          <w:sz w:val="18"/>
        </w:rPr>
        <w:t xml:space="preserve">                </w:t>
      </w:r>
      <w:proofErr w:type="gramStart"/>
      <w:r>
        <w:rPr>
          <w:rFonts w:ascii="Courier New" w:hAnsi="Courier New" w:cs="Courier New"/>
          <w:sz w:val="18"/>
        </w:rPr>
        <w:t>1874  mm.</w:t>
      </w:r>
      <w:proofErr w:type="gramEnd"/>
    </w:p>
    <w:p w14:paraId="5ED63D3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</w:t>
      </w:r>
      <w:proofErr w:type="gramStart"/>
      <w:r>
        <w:rPr>
          <w:rFonts w:ascii="Courier New" w:hAnsi="Courier New" w:cs="Courier New"/>
          <w:sz w:val="18"/>
        </w:rPr>
        <w:t>1218.4  mm.</w:t>
      </w:r>
      <w:proofErr w:type="gramEnd"/>
    </w:p>
    <w:p w14:paraId="306B9B7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</w:t>
      </w:r>
      <w:proofErr w:type="gramStart"/>
      <w:r>
        <w:rPr>
          <w:rFonts w:ascii="Courier New" w:hAnsi="Courier New" w:cs="Courier New"/>
          <w:sz w:val="18"/>
        </w:rPr>
        <w:t>10  mm.</w:t>
      </w:r>
      <w:proofErr w:type="gramEnd"/>
    </w:p>
    <w:p w14:paraId="73EE2FF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</w:t>
      </w:r>
      <w:proofErr w:type="gramStart"/>
      <w:r>
        <w:rPr>
          <w:rFonts w:ascii="Courier New" w:hAnsi="Courier New" w:cs="Courier New"/>
          <w:sz w:val="18"/>
        </w:rPr>
        <w:t>1314  mm.</w:t>
      </w:r>
      <w:proofErr w:type="gramEnd"/>
    </w:p>
    <w:p w14:paraId="49F0887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SA-240 316</w:t>
      </w:r>
    </w:p>
    <w:p w14:paraId="68EC841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32532FC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21C0007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913982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60</w:t>
      </w:r>
    </w:p>
    <w:p w14:paraId="2FFC86C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2D02F19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Ring 6-3</w:t>
      </w:r>
    </w:p>
    <w:p w14:paraId="11AA381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  <w:r>
        <w:rPr>
          <w:rFonts w:ascii="Courier New" w:hAnsi="Courier New" w:cs="Courier New"/>
          <w:sz w:val="18"/>
        </w:rPr>
        <w:t xml:space="preserve">                </w:t>
      </w:r>
      <w:proofErr w:type="gramStart"/>
      <w:r>
        <w:rPr>
          <w:rFonts w:ascii="Courier New" w:hAnsi="Courier New" w:cs="Courier New"/>
          <w:sz w:val="18"/>
        </w:rPr>
        <w:t>3010  mm.</w:t>
      </w:r>
      <w:proofErr w:type="gramEnd"/>
    </w:p>
    <w:p w14:paraId="0560CF5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</w:t>
      </w:r>
      <w:proofErr w:type="gramStart"/>
      <w:r>
        <w:rPr>
          <w:rFonts w:ascii="Courier New" w:hAnsi="Courier New" w:cs="Courier New"/>
          <w:sz w:val="18"/>
        </w:rPr>
        <w:t>1610.3  mm.</w:t>
      </w:r>
      <w:proofErr w:type="gramEnd"/>
    </w:p>
    <w:p w14:paraId="03F3638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</w:t>
      </w:r>
      <w:proofErr w:type="gramStart"/>
      <w:r>
        <w:rPr>
          <w:rFonts w:ascii="Courier New" w:hAnsi="Courier New" w:cs="Courier New"/>
          <w:sz w:val="18"/>
        </w:rPr>
        <w:t>10  mm.</w:t>
      </w:r>
      <w:proofErr w:type="gramEnd"/>
    </w:p>
    <w:p w14:paraId="29D3363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</w:t>
      </w:r>
      <w:proofErr w:type="gramStart"/>
      <w:r>
        <w:rPr>
          <w:rFonts w:ascii="Courier New" w:hAnsi="Courier New" w:cs="Courier New"/>
          <w:sz w:val="18"/>
        </w:rPr>
        <w:t>1705.9  mm.</w:t>
      </w:r>
      <w:proofErr w:type="gramEnd"/>
    </w:p>
    <w:p w14:paraId="3DA3B78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SA-240 316</w:t>
      </w:r>
    </w:p>
    <w:p w14:paraId="52068AA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1C0098E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5532C2A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41D43F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</w:t>
      </w:r>
    </w:p>
    <w:p w14:paraId="1262823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6A7123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70</w:t>
      </w:r>
    </w:p>
    <w:p w14:paraId="09C9DD3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 80</w:t>
      </w:r>
    </w:p>
    <w:p w14:paraId="7766C06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Cylinder</w:t>
      </w:r>
    </w:p>
    <w:p w14:paraId="2A2BF33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10ACCDE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"FROM" to "TO"                                 </w:t>
      </w:r>
      <w:proofErr w:type="gramStart"/>
      <w:r>
        <w:rPr>
          <w:rFonts w:ascii="Courier New" w:hAnsi="Courier New" w:cs="Courier New"/>
          <w:sz w:val="18"/>
        </w:rPr>
        <w:t>2514  mm.</w:t>
      </w:r>
      <w:proofErr w:type="gramEnd"/>
    </w:p>
    <w:p w14:paraId="43C532D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</w:t>
      </w:r>
      <w:proofErr w:type="gramStart"/>
      <w:r>
        <w:rPr>
          <w:rFonts w:ascii="Courier New" w:hAnsi="Courier New" w:cs="Courier New"/>
          <w:sz w:val="18"/>
        </w:rPr>
        <w:t>1606  mm.</w:t>
      </w:r>
      <w:proofErr w:type="gramEnd"/>
    </w:p>
    <w:p w14:paraId="3686695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 </w:t>
      </w:r>
      <w:proofErr w:type="gramStart"/>
      <w:r>
        <w:rPr>
          <w:rFonts w:ascii="Courier New" w:hAnsi="Courier New" w:cs="Courier New"/>
          <w:sz w:val="18"/>
        </w:rPr>
        <w:t>3  mm.</w:t>
      </w:r>
      <w:proofErr w:type="gramEnd"/>
    </w:p>
    <w:p w14:paraId="676FD12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00DF3E1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 </w:t>
      </w:r>
      <w:proofErr w:type="gramStart"/>
      <w:r>
        <w:rPr>
          <w:rFonts w:ascii="Courier New" w:hAnsi="Courier New" w:cs="Courier New"/>
          <w:sz w:val="18"/>
        </w:rPr>
        <w:t>3  mm.</w:t>
      </w:r>
      <w:proofErr w:type="gramEnd"/>
    </w:p>
    <w:p w14:paraId="2C530D3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3B1EE16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0.5  bars</w:t>
      </w:r>
      <w:proofErr w:type="gramEnd"/>
    </w:p>
    <w:p w14:paraId="4564F08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</w:t>
      </w:r>
      <w:proofErr w:type="gramStart"/>
      <w:r>
        <w:rPr>
          <w:rFonts w:ascii="Courier New" w:hAnsi="Courier New" w:cs="Courier New"/>
          <w:sz w:val="18"/>
        </w:rPr>
        <w:t>170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7A85919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0.1  bars</w:t>
      </w:r>
      <w:proofErr w:type="gramEnd"/>
    </w:p>
    <w:p w14:paraId="2899C70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</w:t>
      </w:r>
      <w:proofErr w:type="gramStart"/>
      <w:r>
        <w:rPr>
          <w:rFonts w:ascii="Courier New" w:hAnsi="Courier New" w:cs="Courier New"/>
          <w:sz w:val="18"/>
        </w:rPr>
        <w:t>50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0C85587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37E03D6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1FCED21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507662A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2B0191D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66390CB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140B40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70</w:t>
      </w:r>
    </w:p>
    <w:p w14:paraId="22FE9B7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79186B3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Ring 7-1</w:t>
      </w:r>
    </w:p>
    <w:p w14:paraId="022B965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  <w:r>
        <w:rPr>
          <w:rFonts w:ascii="Courier New" w:hAnsi="Courier New" w:cs="Courier New"/>
          <w:sz w:val="18"/>
        </w:rPr>
        <w:t xml:space="preserve">                 </w:t>
      </w:r>
      <w:proofErr w:type="gramStart"/>
      <w:r>
        <w:rPr>
          <w:rFonts w:ascii="Courier New" w:hAnsi="Courier New" w:cs="Courier New"/>
          <w:sz w:val="18"/>
        </w:rPr>
        <w:t>100  mm.</w:t>
      </w:r>
      <w:proofErr w:type="gramEnd"/>
    </w:p>
    <w:p w14:paraId="30D4033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</w:t>
      </w:r>
      <w:proofErr w:type="gramStart"/>
      <w:r>
        <w:rPr>
          <w:rFonts w:ascii="Courier New" w:hAnsi="Courier New" w:cs="Courier New"/>
          <w:sz w:val="18"/>
        </w:rPr>
        <w:t>1612  mm.</w:t>
      </w:r>
      <w:proofErr w:type="gramEnd"/>
    </w:p>
    <w:p w14:paraId="04D14DE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</w:t>
      </w:r>
      <w:proofErr w:type="gramStart"/>
      <w:r>
        <w:rPr>
          <w:rFonts w:ascii="Courier New" w:hAnsi="Courier New" w:cs="Courier New"/>
          <w:sz w:val="18"/>
        </w:rPr>
        <w:t>10  mm.</w:t>
      </w:r>
      <w:proofErr w:type="gramEnd"/>
    </w:p>
    <w:p w14:paraId="57C5216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</w:t>
      </w:r>
      <w:proofErr w:type="gramStart"/>
      <w:r>
        <w:rPr>
          <w:rFonts w:ascii="Courier New" w:hAnsi="Courier New" w:cs="Courier New"/>
          <w:sz w:val="18"/>
        </w:rPr>
        <w:t>1706  mm.</w:t>
      </w:r>
      <w:proofErr w:type="gramEnd"/>
    </w:p>
    <w:p w14:paraId="5363F79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   Material Name                                 SA-240 316</w:t>
      </w:r>
    </w:p>
    <w:p w14:paraId="228100A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68D0CAE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2D9E7F1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C94A30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70</w:t>
      </w:r>
    </w:p>
    <w:p w14:paraId="5C3FFFF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1926D6D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Ring 7-2</w:t>
      </w:r>
    </w:p>
    <w:p w14:paraId="2B53BD4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  <w:r>
        <w:rPr>
          <w:rFonts w:ascii="Courier New" w:hAnsi="Courier New" w:cs="Courier New"/>
          <w:sz w:val="18"/>
        </w:rPr>
        <w:t xml:space="preserve">                </w:t>
      </w:r>
      <w:proofErr w:type="gramStart"/>
      <w:r>
        <w:rPr>
          <w:rFonts w:ascii="Courier New" w:hAnsi="Courier New" w:cs="Courier New"/>
          <w:sz w:val="18"/>
        </w:rPr>
        <w:t>1610  mm.</w:t>
      </w:r>
      <w:proofErr w:type="gramEnd"/>
    </w:p>
    <w:p w14:paraId="3F57B2B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</w:t>
      </w:r>
      <w:proofErr w:type="gramStart"/>
      <w:r>
        <w:rPr>
          <w:rFonts w:ascii="Courier New" w:hAnsi="Courier New" w:cs="Courier New"/>
          <w:sz w:val="18"/>
        </w:rPr>
        <w:t>1612  mm.</w:t>
      </w:r>
      <w:proofErr w:type="gramEnd"/>
    </w:p>
    <w:p w14:paraId="1F14B17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Thickness of Ring                                     </w:t>
      </w:r>
      <w:proofErr w:type="gramStart"/>
      <w:r>
        <w:rPr>
          <w:rFonts w:ascii="Courier New" w:hAnsi="Courier New" w:cs="Courier New"/>
          <w:sz w:val="18"/>
        </w:rPr>
        <w:t>10  mm.</w:t>
      </w:r>
      <w:proofErr w:type="gramEnd"/>
    </w:p>
    <w:p w14:paraId="64BF9E7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</w:t>
      </w:r>
      <w:proofErr w:type="gramStart"/>
      <w:r>
        <w:rPr>
          <w:rFonts w:ascii="Courier New" w:hAnsi="Courier New" w:cs="Courier New"/>
          <w:sz w:val="18"/>
        </w:rPr>
        <w:t>1706  mm.</w:t>
      </w:r>
      <w:proofErr w:type="gramEnd"/>
    </w:p>
    <w:p w14:paraId="0D8C44C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SA-240 316</w:t>
      </w:r>
    </w:p>
    <w:p w14:paraId="1F85F70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7EC7F22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5CBCD05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84E9FF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</w:t>
      </w:r>
    </w:p>
    <w:p w14:paraId="5CC8BB0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0DBD7E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80</w:t>
      </w:r>
    </w:p>
    <w:p w14:paraId="1F2C06B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 90</w:t>
      </w:r>
    </w:p>
    <w:p w14:paraId="0585614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Flat</w:t>
      </w:r>
    </w:p>
    <w:p w14:paraId="61DD4AA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15BA352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"FROM" to "TO"                                   </w:t>
      </w:r>
      <w:proofErr w:type="gramStart"/>
      <w:r>
        <w:rPr>
          <w:rFonts w:ascii="Courier New" w:hAnsi="Courier New" w:cs="Courier New"/>
          <w:sz w:val="18"/>
        </w:rPr>
        <w:t>14  mm.</w:t>
      </w:r>
      <w:proofErr w:type="gramEnd"/>
    </w:p>
    <w:p w14:paraId="2C69CC8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</w:t>
      </w:r>
      <w:proofErr w:type="gramStart"/>
      <w:r>
        <w:rPr>
          <w:rFonts w:ascii="Courier New" w:hAnsi="Courier New" w:cs="Courier New"/>
          <w:sz w:val="18"/>
        </w:rPr>
        <w:t>1606  mm.</w:t>
      </w:r>
      <w:proofErr w:type="gramEnd"/>
    </w:p>
    <w:p w14:paraId="0E88E7D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</w:t>
      </w:r>
      <w:proofErr w:type="gramStart"/>
      <w:r>
        <w:rPr>
          <w:rFonts w:ascii="Courier New" w:hAnsi="Courier New" w:cs="Courier New"/>
          <w:sz w:val="18"/>
        </w:rPr>
        <w:t>14  mm.</w:t>
      </w:r>
      <w:proofErr w:type="gramEnd"/>
    </w:p>
    <w:p w14:paraId="1986175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03DE038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</w:t>
      </w:r>
      <w:proofErr w:type="gramStart"/>
      <w:r>
        <w:rPr>
          <w:rFonts w:ascii="Courier New" w:hAnsi="Courier New" w:cs="Courier New"/>
          <w:sz w:val="18"/>
        </w:rPr>
        <w:t>14  mm.</w:t>
      </w:r>
      <w:proofErr w:type="gramEnd"/>
    </w:p>
    <w:p w14:paraId="64ADC73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4FED122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0.5  bars</w:t>
      </w:r>
      <w:proofErr w:type="gramEnd"/>
    </w:p>
    <w:p w14:paraId="3019D47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</w:t>
      </w:r>
      <w:proofErr w:type="gramStart"/>
      <w:r>
        <w:rPr>
          <w:rFonts w:ascii="Courier New" w:hAnsi="Courier New" w:cs="Courier New"/>
          <w:sz w:val="18"/>
        </w:rPr>
        <w:t>170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73B2B23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0.1  bars</w:t>
      </w:r>
      <w:proofErr w:type="gramEnd"/>
    </w:p>
    <w:p w14:paraId="4FFEA30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</w:t>
      </w:r>
      <w:proofErr w:type="gramStart"/>
      <w:r>
        <w:rPr>
          <w:rFonts w:ascii="Courier New" w:hAnsi="Courier New" w:cs="Courier New"/>
          <w:sz w:val="18"/>
        </w:rPr>
        <w:t>50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021F8F7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62661E9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47CFEC6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32F1345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3546101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Flat Head Attachment Factor                              0.2</w:t>
      </w:r>
    </w:p>
    <w:p w14:paraId="2B247E9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diameter if Non-Circular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29AC7D9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293585F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3E3B9C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</w:t>
      </w:r>
    </w:p>
    <w:p w14:paraId="43D49B4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34F769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From Node                                         90</w:t>
      </w:r>
    </w:p>
    <w:p w14:paraId="754D2D1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To Node                                          100</w:t>
      </w:r>
    </w:p>
    <w:p w14:paraId="336A08E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Type                                        Cylinder</w:t>
      </w:r>
    </w:p>
    <w:p w14:paraId="32DEEA0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</w:t>
      </w:r>
    </w:p>
    <w:p w14:paraId="0A8950C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"FROM" to "TO"                                  </w:t>
      </w:r>
      <w:proofErr w:type="gramStart"/>
      <w:r>
        <w:rPr>
          <w:rFonts w:ascii="Courier New" w:hAnsi="Courier New" w:cs="Courier New"/>
          <w:sz w:val="18"/>
        </w:rPr>
        <w:t>200  mm.</w:t>
      </w:r>
      <w:proofErr w:type="gramEnd"/>
    </w:p>
    <w:p w14:paraId="7D4E9EE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Inside Diameter                                          </w:t>
      </w:r>
      <w:proofErr w:type="gramStart"/>
      <w:r>
        <w:rPr>
          <w:rFonts w:ascii="Courier New" w:hAnsi="Courier New" w:cs="Courier New"/>
          <w:sz w:val="18"/>
        </w:rPr>
        <w:t>898  mm.</w:t>
      </w:r>
      <w:proofErr w:type="gramEnd"/>
    </w:p>
    <w:p w14:paraId="3CCF51C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Element Thickness                                          </w:t>
      </w:r>
      <w:proofErr w:type="gramStart"/>
      <w:r>
        <w:rPr>
          <w:rFonts w:ascii="Courier New" w:hAnsi="Courier New" w:cs="Courier New"/>
          <w:sz w:val="18"/>
        </w:rPr>
        <w:t>3  mm.</w:t>
      </w:r>
      <w:proofErr w:type="gramEnd"/>
    </w:p>
    <w:p w14:paraId="2417315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45848B3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Nominal Thickness                                          </w:t>
      </w:r>
      <w:proofErr w:type="gramStart"/>
      <w:r>
        <w:rPr>
          <w:rFonts w:ascii="Courier New" w:hAnsi="Courier New" w:cs="Courier New"/>
          <w:sz w:val="18"/>
        </w:rPr>
        <w:t>3  mm.</w:t>
      </w:r>
      <w:proofErr w:type="gramEnd"/>
    </w:p>
    <w:p w14:paraId="017AC06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Corrosion Allowance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3B9CD8A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Internal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0.5  bars</w:t>
      </w:r>
      <w:proofErr w:type="gramEnd"/>
    </w:p>
    <w:p w14:paraId="7D21A1E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Internal Pressure                     </w:t>
      </w:r>
      <w:proofErr w:type="gramStart"/>
      <w:r>
        <w:rPr>
          <w:rFonts w:ascii="Courier New" w:hAnsi="Courier New" w:cs="Courier New"/>
          <w:sz w:val="18"/>
        </w:rPr>
        <w:t>170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1C41972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External Pressure                                 </w:t>
      </w:r>
      <w:proofErr w:type="gramStart"/>
      <w:r>
        <w:rPr>
          <w:rFonts w:ascii="Courier New" w:hAnsi="Courier New" w:cs="Courier New"/>
          <w:sz w:val="18"/>
        </w:rPr>
        <w:t>0.1  bars</w:t>
      </w:r>
      <w:proofErr w:type="gramEnd"/>
    </w:p>
    <w:p w14:paraId="60EB919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Design Temperature External Pressure                      </w:t>
      </w:r>
      <w:proofErr w:type="gramStart"/>
      <w:r>
        <w:rPr>
          <w:rFonts w:ascii="Courier New" w:hAnsi="Courier New" w:cs="Courier New"/>
          <w:sz w:val="18"/>
        </w:rPr>
        <w:t>50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6574C20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Diameter Multiplier                            1.2</w:t>
      </w:r>
    </w:p>
    <w:p w14:paraId="3F9926F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Name                                     SA-240 316</w:t>
      </w:r>
    </w:p>
    <w:p w14:paraId="521522F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Longitudinal Seam                            1.0</w:t>
      </w:r>
    </w:p>
    <w:p w14:paraId="07F1221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Efficiency, Circumferential Seam                         1.0</w:t>
      </w:r>
    </w:p>
    <w:p w14:paraId="4E7E06A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is pre-Heated                                        No</w:t>
      </w:r>
    </w:p>
    <w:p w14:paraId="1D54EA0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AF1110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From Node                                     90</w:t>
      </w:r>
    </w:p>
    <w:p w14:paraId="3A8B142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Type                                         Ring</w:t>
      </w:r>
    </w:p>
    <w:p w14:paraId="5123398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Detail ID                                       Ring 8.1</w:t>
      </w:r>
    </w:p>
    <w:p w14:paraId="7760F97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Dist. from "FROM" Node / Offset 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  <w:r>
        <w:rPr>
          <w:rFonts w:ascii="Courier New" w:hAnsi="Courier New" w:cs="Courier New"/>
          <w:sz w:val="18"/>
        </w:rPr>
        <w:t xml:space="preserve">                 </w:t>
      </w:r>
      <w:proofErr w:type="gramStart"/>
      <w:r>
        <w:rPr>
          <w:rFonts w:ascii="Courier New" w:hAnsi="Courier New" w:cs="Courier New"/>
          <w:sz w:val="18"/>
        </w:rPr>
        <w:t>195  mm.</w:t>
      </w:r>
      <w:proofErr w:type="gramEnd"/>
    </w:p>
    <w:p w14:paraId="2562996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Inside Diameter of Ring                              </w:t>
      </w:r>
      <w:proofErr w:type="gramStart"/>
      <w:r>
        <w:rPr>
          <w:rFonts w:ascii="Courier New" w:hAnsi="Courier New" w:cs="Courier New"/>
          <w:sz w:val="18"/>
        </w:rPr>
        <w:t>904  mm.</w:t>
      </w:r>
      <w:proofErr w:type="gramEnd"/>
    </w:p>
    <w:p w14:paraId="063EA49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   Thickness of Ring                                     </w:t>
      </w:r>
      <w:proofErr w:type="gramStart"/>
      <w:r>
        <w:rPr>
          <w:rFonts w:ascii="Courier New" w:hAnsi="Courier New" w:cs="Courier New"/>
          <w:sz w:val="18"/>
        </w:rPr>
        <w:t>14  mm.</w:t>
      </w:r>
      <w:proofErr w:type="gramEnd"/>
    </w:p>
    <w:p w14:paraId="2EA05F3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Outside Diameter of Ring                             </w:t>
      </w:r>
      <w:proofErr w:type="gramStart"/>
      <w:r>
        <w:rPr>
          <w:rFonts w:ascii="Courier New" w:hAnsi="Courier New" w:cs="Courier New"/>
          <w:sz w:val="18"/>
        </w:rPr>
        <w:t>956  mm.</w:t>
      </w:r>
      <w:proofErr w:type="gramEnd"/>
    </w:p>
    <w:p w14:paraId="7E7F9D8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Material Name                                 SA-240 316</w:t>
      </w:r>
    </w:p>
    <w:p w14:paraId="310C05C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Height of Section Ring                                 </w:t>
      </w:r>
      <w:proofErr w:type="gramStart"/>
      <w:r>
        <w:rPr>
          <w:rFonts w:ascii="Courier New" w:hAnsi="Courier New" w:cs="Courier New"/>
          <w:sz w:val="18"/>
        </w:rPr>
        <w:t>0  mm.</w:t>
      </w:r>
      <w:proofErr w:type="gramEnd"/>
    </w:p>
    <w:p w14:paraId="07D7C08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Using Custom Stiffener Section                        No</w:t>
      </w:r>
    </w:p>
    <w:p w14:paraId="7A951E1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F1A393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F95D79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F95D79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56FEB902" w14:textId="77777777" w:rsidR="00F95D79" w:rsidRDefault="00F95D79" w:rsidP="00F95D79">
      <w:pPr>
        <w:rPr>
          <w:rFonts w:ascii="Courier New" w:hAnsi="Courier New" w:cs="Courier New"/>
          <w:sz w:val="18"/>
        </w:rPr>
        <w:sectPr w:rsidR="00F95D79" w:rsidSect="003A51D6">
          <w:headerReference w:type="default" r:id="rId10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79C4351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</w:rPr>
        <w:lastRenderedPageBreak/>
        <w:fldChar w:fldCharType="begin"/>
      </w:r>
      <w:r w:rsidRPr="00F95D79">
        <w:rPr>
          <w:rFonts w:ascii="Courier New" w:hAnsi="Courier New" w:cs="Courier New"/>
          <w:sz w:val="18"/>
        </w:rPr>
        <w:instrText xml:space="preserve"> TC "</w:instrText>
      </w:r>
      <w:bookmarkStart w:id="4" w:name="_Toc222496879"/>
      <w:r w:rsidRPr="00F95D79">
        <w:rPr>
          <w:rFonts w:ascii="Courier New" w:hAnsi="Courier New" w:cs="Courier New"/>
          <w:sz w:val="18"/>
        </w:rPr>
        <w:instrText>XY Coordinate Calculations:</w:instrText>
      </w:r>
      <w:bookmarkEnd w:id="4"/>
      <w:r w:rsidRPr="00F95D79">
        <w:rPr>
          <w:rFonts w:ascii="Courier New" w:hAnsi="Courier New" w:cs="Courier New"/>
          <w:sz w:val="18"/>
        </w:rPr>
        <w:instrText xml:space="preserve">" /f C </w:instrText>
      </w:r>
      <w:r w:rsidRPr="00F95D79">
        <w:rPr>
          <w:rFonts w:ascii="Courier New" w:hAnsi="Courier New" w:cs="Courier New"/>
          <w:sz w:val="18"/>
        </w:rPr>
        <w:fldChar w:fldCharType="end"/>
      </w:r>
    </w:p>
    <w:p w14:paraId="4A93770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XY Coordinate Calculations:</w:t>
      </w:r>
    </w:p>
    <w:p w14:paraId="0F6EAE3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3D40D4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|    |            |            |             |             |</w:t>
      </w:r>
    </w:p>
    <w:p w14:paraId="6CEBE937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 From     | To </w:t>
      </w:r>
      <w:proofErr w:type="gramStart"/>
      <w:r>
        <w:rPr>
          <w:rFonts w:ascii="Courier New" w:hAnsi="Courier New" w:cs="Courier New"/>
          <w:sz w:val="18"/>
        </w:rPr>
        <w:t>|  X</w:t>
      </w:r>
      <w:proofErr w:type="gramEnd"/>
      <w:r>
        <w:rPr>
          <w:rFonts w:ascii="Courier New" w:hAnsi="Courier New" w:cs="Courier New"/>
          <w:sz w:val="18"/>
        </w:rPr>
        <w:t xml:space="preserve"> (</w:t>
      </w:r>
      <w:proofErr w:type="spellStart"/>
      <w:r>
        <w:rPr>
          <w:rFonts w:ascii="Courier New" w:hAnsi="Courier New" w:cs="Courier New"/>
          <w:sz w:val="18"/>
        </w:rPr>
        <w:t>Horiz</w:t>
      </w:r>
      <w:proofErr w:type="spellEnd"/>
      <w:r>
        <w:rPr>
          <w:rFonts w:ascii="Courier New" w:hAnsi="Courier New" w:cs="Courier New"/>
          <w:sz w:val="18"/>
        </w:rPr>
        <w:t xml:space="preserve">.)|  </w:t>
      </w:r>
      <w:r w:rsidRPr="00F95D79">
        <w:rPr>
          <w:rFonts w:ascii="Courier New" w:hAnsi="Courier New" w:cs="Courier New"/>
          <w:sz w:val="18"/>
          <w:lang w:val="fr-FR"/>
        </w:rPr>
        <w:t>Y (Vert.) |  DX (Horiz.)|  DY (Vert.) |</w:t>
      </w:r>
    </w:p>
    <w:p w14:paraId="20CE0D5B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         |    |        mm. |        mm. |         mm. |         mm. |</w:t>
      </w:r>
    </w:p>
    <w:p w14:paraId="504A11B9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----------------------------------------------------------------------</w:t>
      </w:r>
    </w:p>
    <w:p w14:paraId="6491F234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  10     |  20|        ... |         50 |         ... |          50 |</w:t>
      </w:r>
    </w:p>
    <w:p w14:paraId="4A8B7C34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  20     |  30|        ... |       1150 |         ... |        1100 |</w:t>
      </w:r>
    </w:p>
    <w:p w14:paraId="302C7153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  30     |  40|        ... |       1606 |         ... |         456 |</w:t>
      </w:r>
    </w:p>
    <w:p w14:paraId="2273A383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  40     |  50|        ... |       1616 |         ... |          10 |</w:t>
      </w:r>
    </w:p>
    <w:p w14:paraId="4E9936CD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  50     |  60|        ... |       1731 |         ... |         115 |</w:t>
      </w:r>
    </w:p>
    <w:p w14:paraId="0E0D26E3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  60     |  70|        ... |       4746 |         ... |        3015 |</w:t>
      </w:r>
    </w:p>
    <w:p w14:paraId="22AEEFC4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  70     |  80|        ... |       7260 |         ... |        2514 |</w:t>
      </w:r>
    </w:p>
    <w:p w14:paraId="6DA584B6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  80     |  90|        ... |       7274 |         ... |          14 |</w:t>
      </w:r>
    </w:p>
    <w:p w14:paraId="3687848F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  90     | 100|        ... |       7474 |         ... |         200 |</w:t>
      </w:r>
    </w:p>
    <w:p w14:paraId="55D4F276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----------------------------------------------------------------------</w:t>
      </w:r>
    </w:p>
    <w:p w14:paraId="274B2FEB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</w:p>
    <w:p w14:paraId="0781C32F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Arial" w:hAnsi="Courier New" w:cs="Courier New"/>
          <w:b/>
          <w:color w:val="0000FF"/>
          <w:sz w:val="18"/>
          <w:lang w:val="fr-FR"/>
        </w:rPr>
        <w:t>PV Elite is a trademark of Intergraph CADWorx &amp; Analysis Solutions, Inc. 2019</w:t>
      </w:r>
    </w:p>
    <w:p w14:paraId="6E4719AA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  <w:sectPr w:rsidR="00F95D79" w:rsidRPr="00F95D79" w:rsidSect="003A51D6">
          <w:headerReference w:type="default" r:id="rId11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35B629BE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Courier New" w:hAnsi="Courier New" w:cs="Courier New"/>
          <w:sz w:val="18"/>
        </w:rPr>
        <w:lastRenderedPageBreak/>
        <w:fldChar w:fldCharType="begin"/>
      </w:r>
      <w:r w:rsidRPr="00F95D79">
        <w:rPr>
          <w:rFonts w:ascii="Courier New" w:hAnsi="Courier New" w:cs="Courier New"/>
          <w:sz w:val="18"/>
          <w:lang w:val="fr-FR"/>
        </w:rPr>
        <w:instrText xml:space="preserve"> TC "</w:instrText>
      </w:r>
      <w:bookmarkStart w:id="5" w:name="_Toc222496880"/>
      <w:r w:rsidRPr="00F95D79">
        <w:rPr>
          <w:rFonts w:ascii="Courier New" w:hAnsi="Courier New" w:cs="Courier New"/>
          <w:sz w:val="18"/>
          <w:lang w:val="fr-FR"/>
        </w:rPr>
        <w:instrText>Internal Pressure Calculations:</w:instrText>
      </w:r>
      <w:bookmarkEnd w:id="5"/>
      <w:r w:rsidRPr="00F95D79">
        <w:rPr>
          <w:rFonts w:ascii="Courier New" w:hAnsi="Courier New" w:cs="Courier New"/>
          <w:sz w:val="18"/>
          <w:lang w:val="fr-FR"/>
        </w:rPr>
        <w:instrText xml:space="preserve">" /f C </w:instrText>
      </w:r>
      <w:r w:rsidRPr="00F95D79">
        <w:rPr>
          <w:rFonts w:ascii="Courier New" w:hAnsi="Courier New" w:cs="Courier New"/>
          <w:sz w:val="18"/>
        </w:rPr>
        <w:fldChar w:fldCharType="end"/>
      </w:r>
    </w:p>
    <w:p w14:paraId="5740F224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 xml:space="preserve">Element Thickness, Pressure, Diameter and Allowable </w:t>
      </w:r>
      <w:proofErr w:type="gramStart"/>
      <w:r w:rsidRPr="00F95D79">
        <w:rPr>
          <w:rFonts w:ascii="Tahoma" w:hAnsi="Courier New" w:cs="Courier New"/>
          <w:b/>
          <w:color w:val="000000"/>
          <w:sz w:val="18"/>
        </w:rPr>
        <w:t>Stress :</w:t>
      </w:r>
      <w:proofErr w:type="gramEnd"/>
    </w:p>
    <w:p w14:paraId="2BC30D7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6C1A7D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|    | Int. Press |    Nominal | Total Corr |    Element </w:t>
      </w:r>
      <w:proofErr w:type="gramStart"/>
      <w:r>
        <w:rPr>
          <w:rFonts w:ascii="Courier New" w:hAnsi="Courier New" w:cs="Courier New"/>
          <w:sz w:val="18"/>
        </w:rPr>
        <w:t>|  Allowable</w:t>
      </w:r>
      <w:proofErr w:type="gramEnd"/>
      <w:r>
        <w:rPr>
          <w:rFonts w:ascii="Courier New" w:hAnsi="Courier New" w:cs="Courier New"/>
          <w:sz w:val="18"/>
        </w:rPr>
        <w:t xml:space="preserve"> |</w:t>
      </w:r>
    </w:p>
    <w:p w14:paraId="0F4C9A0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      | To | + Liq. </w:t>
      </w:r>
      <w:proofErr w:type="spellStart"/>
      <w:proofErr w:type="gramStart"/>
      <w:r>
        <w:rPr>
          <w:rFonts w:ascii="Courier New" w:hAnsi="Courier New" w:cs="Courier New"/>
          <w:sz w:val="18"/>
        </w:rPr>
        <w:t>Hd</w:t>
      </w:r>
      <w:proofErr w:type="spellEnd"/>
      <w:r>
        <w:rPr>
          <w:rFonts w:ascii="Courier New" w:hAnsi="Courier New" w:cs="Courier New"/>
          <w:sz w:val="18"/>
        </w:rPr>
        <w:t xml:space="preserve">  |</w:t>
      </w:r>
      <w:proofErr w:type="gramEnd"/>
      <w:r>
        <w:rPr>
          <w:rFonts w:ascii="Courier New" w:hAnsi="Courier New" w:cs="Courier New"/>
          <w:sz w:val="18"/>
        </w:rPr>
        <w:t xml:space="preserve">  Thickness |  Allowance |   Diameter |  Stress(SE)|</w:t>
      </w:r>
    </w:p>
    <w:p w14:paraId="4220368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|    |       bars |        mm. |        mm. |        mm. |     N./mm² |</w:t>
      </w:r>
    </w:p>
    <w:p w14:paraId="0660557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</w:t>
      </w:r>
    </w:p>
    <w:p w14:paraId="75D0915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      </w:t>
      </w:r>
      <w:proofErr w:type="gramStart"/>
      <w:r>
        <w:rPr>
          <w:rFonts w:ascii="Courier New" w:hAnsi="Courier New" w:cs="Courier New"/>
          <w:sz w:val="18"/>
        </w:rPr>
        <w:t>|  20</w:t>
      </w:r>
      <w:proofErr w:type="gramEnd"/>
      <w:r>
        <w:rPr>
          <w:rFonts w:ascii="Courier New" w:hAnsi="Courier New" w:cs="Courier New"/>
          <w:sz w:val="18"/>
        </w:rPr>
        <w:t>|        0.5 |          3 |        ... |        321 |      136.1 |</w:t>
      </w:r>
    </w:p>
    <w:p w14:paraId="0C4D22C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      </w:t>
      </w:r>
      <w:proofErr w:type="gramStart"/>
      <w:r>
        <w:rPr>
          <w:rFonts w:ascii="Courier New" w:hAnsi="Courier New" w:cs="Courier New"/>
          <w:sz w:val="18"/>
        </w:rPr>
        <w:t>|  30</w:t>
      </w:r>
      <w:proofErr w:type="gramEnd"/>
      <w:r>
        <w:rPr>
          <w:rFonts w:ascii="Courier New" w:hAnsi="Courier New" w:cs="Courier New"/>
          <w:sz w:val="18"/>
        </w:rPr>
        <w:t>|        0.5 |          3 |        ... |       1124 |      136.1 |</w:t>
      </w:r>
    </w:p>
    <w:p w14:paraId="2AD1A56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      </w:t>
      </w:r>
      <w:proofErr w:type="gramStart"/>
      <w:r>
        <w:rPr>
          <w:rFonts w:ascii="Courier New" w:hAnsi="Courier New" w:cs="Courier New"/>
          <w:sz w:val="18"/>
        </w:rPr>
        <w:t>|  40</w:t>
      </w:r>
      <w:proofErr w:type="gramEnd"/>
      <w:r>
        <w:rPr>
          <w:rFonts w:ascii="Courier New" w:hAnsi="Courier New" w:cs="Courier New"/>
          <w:sz w:val="18"/>
        </w:rPr>
        <w:t>|        0.5 |          3 |        ... |       1124 |     136.07 |</w:t>
      </w:r>
    </w:p>
    <w:p w14:paraId="49AA3F8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      </w:t>
      </w:r>
      <w:proofErr w:type="gramStart"/>
      <w:r>
        <w:rPr>
          <w:rFonts w:ascii="Courier New" w:hAnsi="Courier New" w:cs="Courier New"/>
          <w:sz w:val="18"/>
        </w:rPr>
        <w:t>|  50</w:t>
      </w:r>
      <w:proofErr w:type="gramEnd"/>
      <w:r>
        <w:rPr>
          <w:rFonts w:ascii="Courier New" w:hAnsi="Courier New" w:cs="Courier New"/>
          <w:sz w:val="18"/>
        </w:rPr>
        <w:t>|        0.5 |         10 |        ... |       1124 |     136.07 |</w:t>
      </w:r>
    </w:p>
    <w:p w14:paraId="5D5E336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      </w:t>
      </w:r>
      <w:proofErr w:type="gramStart"/>
      <w:r>
        <w:rPr>
          <w:rFonts w:ascii="Courier New" w:hAnsi="Courier New" w:cs="Courier New"/>
          <w:sz w:val="18"/>
        </w:rPr>
        <w:t>|  60</w:t>
      </w:r>
      <w:proofErr w:type="gramEnd"/>
      <w:r>
        <w:rPr>
          <w:rFonts w:ascii="Courier New" w:hAnsi="Courier New" w:cs="Courier New"/>
          <w:sz w:val="18"/>
        </w:rPr>
        <w:t>|        0.5 |          3 |        ... |        566 |     136.07 |</w:t>
      </w:r>
    </w:p>
    <w:p w14:paraId="674A0CE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      </w:t>
      </w:r>
      <w:proofErr w:type="gramStart"/>
      <w:r>
        <w:rPr>
          <w:rFonts w:ascii="Courier New" w:hAnsi="Courier New" w:cs="Courier New"/>
          <w:sz w:val="18"/>
        </w:rPr>
        <w:t>|  70</w:t>
      </w:r>
      <w:proofErr w:type="gramEnd"/>
      <w:r>
        <w:rPr>
          <w:rFonts w:ascii="Courier New" w:hAnsi="Courier New" w:cs="Courier New"/>
          <w:sz w:val="18"/>
        </w:rPr>
        <w:t>|        0.5 |          3 |        ... |       1606 |     136.07 |</w:t>
      </w:r>
    </w:p>
    <w:p w14:paraId="177A2A2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      </w:t>
      </w:r>
      <w:proofErr w:type="gramStart"/>
      <w:r>
        <w:rPr>
          <w:rFonts w:ascii="Courier New" w:hAnsi="Courier New" w:cs="Courier New"/>
          <w:sz w:val="18"/>
        </w:rPr>
        <w:t>|  80</w:t>
      </w:r>
      <w:proofErr w:type="gramEnd"/>
      <w:r>
        <w:rPr>
          <w:rFonts w:ascii="Courier New" w:hAnsi="Courier New" w:cs="Courier New"/>
          <w:sz w:val="18"/>
        </w:rPr>
        <w:t>|        0.5 |          3 |        ... |       1606 |     136.07 |</w:t>
      </w:r>
    </w:p>
    <w:p w14:paraId="460F0D4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      </w:t>
      </w:r>
      <w:proofErr w:type="gramStart"/>
      <w:r>
        <w:rPr>
          <w:rFonts w:ascii="Courier New" w:hAnsi="Courier New" w:cs="Courier New"/>
          <w:sz w:val="18"/>
        </w:rPr>
        <w:t>|  90</w:t>
      </w:r>
      <w:proofErr w:type="gramEnd"/>
      <w:r>
        <w:rPr>
          <w:rFonts w:ascii="Courier New" w:hAnsi="Courier New" w:cs="Courier New"/>
          <w:sz w:val="18"/>
        </w:rPr>
        <w:t>|        0.5 |         14 |        ... |       1606 |     136.07 |</w:t>
      </w:r>
    </w:p>
    <w:p w14:paraId="1A27F1D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      | 100|        0.5 |          3 |        ... |        898 |     136.07 |</w:t>
      </w:r>
    </w:p>
    <w:p w14:paraId="12F1E5A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</w:t>
      </w:r>
    </w:p>
    <w:p w14:paraId="122A95B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D3FAD5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 xml:space="preserve">Element Required Thickness and </w:t>
      </w:r>
      <w:proofErr w:type="gramStart"/>
      <w:r w:rsidRPr="00F95D79">
        <w:rPr>
          <w:rFonts w:ascii="Tahoma" w:hAnsi="Courier New" w:cs="Courier New"/>
          <w:b/>
          <w:color w:val="000000"/>
          <w:sz w:val="18"/>
        </w:rPr>
        <w:t>MAWP :</w:t>
      </w:r>
      <w:proofErr w:type="gramEnd"/>
    </w:p>
    <w:p w14:paraId="1776A03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732424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|    |     Design |   M.A.W.P. |     M.A.P. |    Minimum |   Required |</w:t>
      </w:r>
    </w:p>
    <w:p w14:paraId="4A12962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      | To |   Pressure |   Corroded | New &amp; Cold </w:t>
      </w:r>
      <w:proofErr w:type="gramStart"/>
      <w:r>
        <w:rPr>
          <w:rFonts w:ascii="Courier New" w:hAnsi="Courier New" w:cs="Courier New"/>
          <w:sz w:val="18"/>
        </w:rPr>
        <w:t>|  Thickness</w:t>
      </w:r>
      <w:proofErr w:type="gramEnd"/>
      <w:r>
        <w:rPr>
          <w:rFonts w:ascii="Courier New" w:hAnsi="Courier New" w:cs="Courier New"/>
          <w:sz w:val="18"/>
        </w:rPr>
        <w:t xml:space="preserve"> |  Thickness |</w:t>
      </w:r>
    </w:p>
    <w:p w14:paraId="0589EA8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|    |       bars |       bars |       bars |        mm. |        mm. |</w:t>
      </w:r>
    </w:p>
    <w:p w14:paraId="1077AE9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</w:t>
      </w:r>
    </w:p>
    <w:p w14:paraId="4F8C475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      </w:t>
      </w:r>
      <w:proofErr w:type="gramStart"/>
      <w:r>
        <w:rPr>
          <w:rFonts w:ascii="Courier New" w:hAnsi="Courier New" w:cs="Courier New"/>
          <w:sz w:val="18"/>
        </w:rPr>
        <w:t>|  20</w:t>
      </w:r>
      <w:proofErr w:type="gramEnd"/>
      <w:r>
        <w:rPr>
          <w:rFonts w:ascii="Courier New" w:hAnsi="Courier New" w:cs="Courier New"/>
          <w:sz w:val="18"/>
        </w:rPr>
        <w:t>|        0.5 |    25.1557 |    25.4884 |          3 |        1.5 |</w:t>
      </w:r>
    </w:p>
    <w:p w14:paraId="35B8441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      </w:t>
      </w:r>
      <w:proofErr w:type="gramStart"/>
      <w:r>
        <w:rPr>
          <w:rFonts w:ascii="Courier New" w:hAnsi="Courier New" w:cs="Courier New"/>
          <w:sz w:val="18"/>
        </w:rPr>
        <w:t>|  30</w:t>
      </w:r>
      <w:proofErr w:type="gramEnd"/>
      <w:r>
        <w:rPr>
          <w:rFonts w:ascii="Courier New" w:hAnsi="Courier New" w:cs="Courier New"/>
          <w:sz w:val="18"/>
        </w:rPr>
        <w:t>|        0.5 |    6.80386 |    6.89384 |          3 |        1.5 |</w:t>
      </w:r>
    </w:p>
    <w:p w14:paraId="2F1D0EE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      </w:t>
      </w:r>
      <w:proofErr w:type="gramStart"/>
      <w:r>
        <w:rPr>
          <w:rFonts w:ascii="Courier New" w:hAnsi="Courier New" w:cs="Courier New"/>
          <w:sz w:val="18"/>
        </w:rPr>
        <w:t>|  40</w:t>
      </w:r>
      <w:proofErr w:type="gramEnd"/>
      <w:r>
        <w:rPr>
          <w:rFonts w:ascii="Courier New" w:hAnsi="Courier New" w:cs="Courier New"/>
          <w:sz w:val="18"/>
        </w:rPr>
        <w:t>|        0.5 |    7.23977 |    7.33728 |          3 |        1.5 |</w:t>
      </w:r>
    </w:p>
    <w:p w14:paraId="5A93F14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      </w:t>
      </w:r>
      <w:proofErr w:type="gramStart"/>
      <w:r>
        <w:rPr>
          <w:rFonts w:ascii="Courier New" w:hAnsi="Courier New" w:cs="Courier New"/>
          <w:sz w:val="18"/>
        </w:rPr>
        <w:t>|  50</w:t>
      </w:r>
      <w:proofErr w:type="gramEnd"/>
      <w:r>
        <w:rPr>
          <w:rFonts w:ascii="Courier New" w:hAnsi="Courier New" w:cs="Courier New"/>
          <w:sz w:val="18"/>
        </w:rPr>
        <w:t>|        0.5 |    2.12356 |    2.15217 |         10 |    4.85235 |</w:t>
      </w:r>
    </w:p>
    <w:p w14:paraId="35AA25F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      </w:t>
      </w:r>
      <w:proofErr w:type="gramStart"/>
      <w:r>
        <w:rPr>
          <w:rFonts w:ascii="Courier New" w:hAnsi="Courier New" w:cs="Courier New"/>
          <w:sz w:val="18"/>
        </w:rPr>
        <w:t>|  60</w:t>
      </w:r>
      <w:proofErr w:type="gramEnd"/>
      <w:r>
        <w:rPr>
          <w:rFonts w:ascii="Courier New" w:hAnsi="Courier New" w:cs="Courier New"/>
          <w:sz w:val="18"/>
        </w:rPr>
        <w:t>|        0.5 |    14.3321 |    14.5251 |          3 |        1.5 |</w:t>
      </w:r>
    </w:p>
    <w:p w14:paraId="3B9E52E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      </w:t>
      </w:r>
      <w:proofErr w:type="gramStart"/>
      <w:r>
        <w:rPr>
          <w:rFonts w:ascii="Courier New" w:hAnsi="Courier New" w:cs="Courier New"/>
          <w:sz w:val="18"/>
        </w:rPr>
        <w:t>|  70</w:t>
      </w:r>
      <w:proofErr w:type="gramEnd"/>
      <w:r>
        <w:rPr>
          <w:rFonts w:ascii="Courier New" w:hAnsi="Courier New" w:cs="Courier New"/>
          <w:sz w:val="18"/>
        </w:rPr>
        <w:t>|        0.5 |    4.99817 |    5.06549 |          3 |        1.5 |</w:t>
      </w:r>
    </w:p>
    <w:p w14:paraId="0505066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      </w:t>
      </w:r>
      <w:proofErr w:type="gramStart"/>
      <w:r>
        <w:rPr>
          <w:rFonts w:ascii="Courier New" w:hAnsi="Courier New" w:cs="Courier New"/>
          <w:sz w:val="18"/>
        </w:rPr>
        <w:t>|  80</w:t>
      </w:r>
      <w:proofErr w:type="gramEnd"/>
      <w:r>
        <w:rPr>
          <w:rFonts w:ascii="Courier New" w:hAnsi="Courier New" w:cs="Courier New"/>
          <w:sz w:val="18"/>
        </w:rPr>
        <w:t>|        0.5 |    5.07179 |    5.14011 |          3 |        1.5 |</w:t>
      </w:r>
    </w:p>
    <w:p w14:paraId="6A03040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      </w:t>
      </w:r>
      <w:proofErr w:type="gramStart"/>
      <w:r>
        <w:rPr>
          <w:rFonts w:ascii="Courier New" w:hAnsi="Courier New" w:cs="Courier New"/>
          <w:sz w:val="18"/>
        </w:rPr>
        <w:t>|  90</w:t>
      </w:r>
      <w:proofErr w:type="gramEnd"/>
      <w:r>
        <w:rPr>
          <w:rFonts w:ascii="Courier New" w:hAnsi="Courier New" w:cs="Courier New"/>
          <w:sz w:val="18"/>
        </w:rPr>
        <w:t>|        0.5 |    1.65349 |    1.67576 |         14 |    7.69861 |</w:t>
      </w:r>
    </w:p>
    <w:p w14:paraId="7028724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      | 100|        0.5 |    9.05452 |    9.17649 |          3 |        1.5 |</w:t>
      </w:r>
    </w:p>
    <w:p w14:paraId="7C43677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</w:t>
      </w:r>
    </w:p>
    <w:p w14:paraId="4ED5F4C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Minimum                          1.653        1.676</w:t>
      </w:r>
    </w:p>
    <w:p w14:paraId="218F081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8FBD64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MAWP: 1.653 bars, limited by: Flat Head.</w:t>
      </w:r>
    </w:p>
    <w:p w14:paraId="1C63466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1E23E0A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  <w:lang w:val="fr-FR"/>
        </w:rPr>
        <w:t>Internal Pressure Calculation Results :</w:t>
      </w:r>
    </w:p>
    <w:p w14:paraId="48F068DE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</w:p>
    <w:p w14:paraId="2E1D2CBA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Tahoma" w:hAnsi="Courier New" w:cs="Courier New"/>
          <w:b/>
          <w:color w:val="000000"/>
          <w:sz w:val="18"/>
          <w:lang w:val="fr-FR"/>
        </w:rPr>
        <w:t>ASME Code, Section VIII Division 1, 2017</w:t>
      </w:r>
    </w:p>
    <w:p w14:paraId="17202A8D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</w:p>
    <w:p w14:paraId="3BB9255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10 To 20 SA-240 316 at 170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7E5EA31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17CC0A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CF7706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FF"/>
          <w:sz w:val="18"/>
        </w:rPr>
        <w:t>Material UNS Number:    S31600</w:t>
      </w:r>
    </w:p>
    <w:p w14:paraId="5615B0B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9BD6F6B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767A7B4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(P*R)/(S*E-0.6*P) per UG-27 (c)(1)</w:t>
      </w:r>
    </w:p>
    <w:p w14:paraId="16043A8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(0.5*160.5)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136.1*1.0-0.6*0.5)</w:t>
      </w:r>
    </w:p>
    <w:p w14:paraId="0467045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0.0590 + 0.0000 = 0.0590 mm.</w:t>
      </w:r>
    </w:p>
    <w:p w14:paraId="39CE1D3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CB58B4B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FF"/>
          <w:sz w:val="18"/>
        </w:rPr>
        <w:t>Note: The thickness required was less than the Code Minimum, therefore</w:t>
      </w:r>
    </w:p>
    <w:p w14:paraId="7F6EC42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FF"/>
          <w:sz w:val="18"/>
        </w:rPr>
        <w:t xml:space="preserve">    the Code Minimum value of 1.5000 mm. per UG-16 will be used.</w:t>
      </w:r>
    </w:p>
    <w:p w14:paraId="22355F0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F337CC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7D36C44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538E876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(136.1*1.0*3.0)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160.5+0.6*3.0)</w:t>
      </w:r>
    </w:p>
    <w:p w14:paraId="4E51B36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25.156 bars</w:t>
      </w:r>
    </w:p>
    <w:p w14:paraId="2F362E2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794024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4AB62CE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61A7C67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(137.9*1.0*3.0)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160.5+0.6*3.0)</w:t>
      </w:r>
    </w:p>
    <w:p w14:paraId="5EB760E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25.488 bars</w:t>
      </w:r>
    </w:p>
    <w:p w14:paraId="569BDB0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3C24BC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lastRenderedPageBreak/>
        <w:t>Actual stress at given pressure and thickness, corroded [</w:t>
      </w:r>
      <w:proofErr w:type="spellStart"/>
      <w:r w:rsidRPr="00F95D79">
        <w:rPr>
          <w:rFonts w:ascii="Tahoma" w:hAnsi="Courier New" w:cs="Courier New"/>
          <w:color w:val="000000"/>
          <w:sz w:val="18"/>
        </w:rPr>
        <w:t>Sact</w:t>
      </w:r>
      <w:proofErr w:type="spellEnd"/>
      <w:r w:rsidRPr="00F95D79">
        <w:rPr>
          <w:rFonts w:ascii="Tahoma" w:hAnsi="Courier New" w:cs="Courier New"/>
          <w:color w:val="000000"/>
          <w:sz w:val="18"/>
        </w:rPr>
        <w:t>]:</w:t>
      </w:r>
    </w:p>
    <w:p w14:paraId="3D9AEC8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(P*(R+0.6*t))/(E*t)</w:t>
      </w:r>
    </w:p>
    <w:p w14:paraId="5027A4E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(0.5*(160.5+0.6*3.0))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1.0*3.0)</w:t>
      </w:r>
    </w:p>
    <w:p w14:paraId="32581FD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2.705 N./mm²</w:t>
      </w:r>
    </w:p>
    <w:p w14:paraId="5928414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FE0B1B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% Elongation per Table UG-79-1 (50*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tnom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/</w:t>
      </w:r>
      <w:proofErr w:type="gramStart"/>
      <w:r w:rsidRPr="00F95D79">
        <w:rPr>
          <w:rFonts w:ascii="Arial" w:hAnsi="Courier New" w:cs="Courier New"/>
          <w:color w:val="000000"/>
          <w:sz w:val="18"/>
        </w:rPr>
        <w:t>Rf)*</w:t>
      </w:r>
      <w:proofErr w:type="gramEnd"/>
      <w:r w:rsidRPr="00F95D79">
        <w:rPr>
          <w:rFonts w:ascii="Arial" w:hAnsi="Courier New" w:cs="Courier New"/>
          <w:color w:val="000000"/>
          <w:sz w:val="18"/>
        </w:rPr>
        <w:t>(1-Rf/Ro)  0.926 %</w:t>
      </w:r>
    </w:p>
    <w:p w14:paraId="34DECBF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Note: Please Check Requirements of Table UHA-44 for Elongation limits.</w:t>
      </w:r>
    </w:p>
    <w:p w14:paraId="2ADEF94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180303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F95D79">
        <w:rPr>
          <w:rFonts w:ascii="Arial" w:hAnsi="Courier New" w:cs="Courier New"/>
          <w:i/>
          <w:color w:val="000000"/>
          <w:sz w:val="18"/>
        </w:rPr>
        <w:t>°</w:t>
      </w:r>
      <w:r w:rsidRPr="00F95D79">
        <w:rPr>
          <w:rFonts w:ascii="Arial" w:hAnsi="Courier New" w:cs="Courier New"/>
          <w:i/>
          <w:color w:val="000000"/>
          <w:sz w:val="18"/>
        </w:rPr>
        <w:t>C</w:t>
      </w:r>
    </w:p>
    <w:p w14:paraId="357D67A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4AD73B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Conical Section From 20 To 30 SA-240 316 at 170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50E5B80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1B8CF0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6A5425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FF"/>
          <w:sz w:val="18"/>
        </w:rPr>
        <w:t>Material UNS Number:    S31600</w:t>
      </w:r>
    </w:p>
    <w:p w14:paraId="75AB9E6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338C2A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22C4F91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(P*D)/(2*cos(a)*(S*E-0.6*P)) per Appendix 1-4 (e)</w:t>
      </w:r>
    </w:p>
    <w:p w14:paraId="73B1CDB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(0.5*1124.0)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2*0.9394*(136.1*1.0-0.6*0.5))</w:t>
      </w:r>
    </w:p>
    <w:p w14:paraId="1B07538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0.2199 + 0.0000 = 0.2199 mm.</w:t>
      </w:r>
    </w:p>
    <w:p w14:paraId="779AC6E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91F7A0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FF"/>
          <w:sz w:val="18"/>
        </w:rPr>
        <w:t>Note: The thickness required was less than the Code Minimum, therefore</w:t>
      </w:r>
    </w:p>
    <w:p w14:paraId="671909D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FF"/>
          <w:sz w:val="18"/>
        </w:rPr>
        <w:t xml:space="preserve">    the Code Minimum value of 1.5000 mm. per UG-16 will be used.</w:t>
      </w:r>
    </w:p>
    <w:p w14:paraId="3C021E5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E0AB98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2B3ECD8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(2*S*E*t*cos(a))/(D+1.2*t*cos(a)) per App 1-4(e)</w:t>
      </w:r>
    </w:p>
    <w:p w14:paraId="3499679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(2*136.1*1.0*3.0*0.939)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1124.0+1.2*3.0*0.939)</w:t>
      </w:r>
    </w:p>
    <w:p w14:paraId="76859FF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6.804 bars</w:t>
      </w:r>
    </w:p>
    <w:p w14:paraId="1F707D4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2ECA43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698C0C4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(2*S*E*t*cos(a))/(D+1.2*t*cos(a)) per App 1-4(e)</w:t>
      </w:r>
    </w:p>
    <w:p w14:paraId="3C5F97E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(2*137.9*1.0*3.0*0.9394)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1124.0+1.2*3.0*0.9394)</w:t>
      </w:r>
    </w:p>
    <w:p w14:paraId="578FFCD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6.894 bars</w:t>
      </w:r>
    </w:p>
    <w:p w14:paraId="1B79B75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A1DC2AC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Actual stress at given pressure and thickness, corroded [</w:t>
      </w:r>
      <w:proofErr w:type="spellStart"/>
      <w:r w:rsidRPr="00F95D79">
        <w:rPr>
          <w:rFonts w:ascii="Tahoma" w:hAnsi="Courier New" w:cs="Courier New"/>
          <w:color w:val="000000"/>
          <w:sz w:val="18"/>
        </w:rPr>
        <w:t>Sact</w:t>
      </w:r>
      <w:proofErr w:type="spellEnd"/>
      <w:r w:rsidRPr="00F95D79">
        <w:rPr>
          <w:rFonts w:ascii="Tahoma" w:hAnsi="Courier New" w:cs="Courier New"/>
          <w:color w:val="000000"/>
          <w:sz w:val="18"/>
        </w:rPr>
        <w:t>]:</w:t>
      </w:r>
    </w:p>
    <w:p w14:paraId="65EF9394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 </w:t>
      </w:r>
      <w:r w:rsidRPr="00F95D79">
        <w:rPr>
          <w:rFonts w:ascii="Courier New" w:hAnsi="Courier New" w:cs="Courier New"/>
          <w:sz w:val="18"/>
          <w:lang w:val="fr-FR"/>
        </w:rPr>
        <w:t>= (P*(D+1.2*t*cos(a)))/(2*E*t*cos(a))</w:t>
      </w:r>
    </w:p>
    <w:p w14:paraId="44FB3A4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>= (0.5*(1124.0+1.2*3.0*0.9394))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2*1.0*3.0*0.9394)</w:t>
      </w:r>
    </w:p>
    <w:p w14:paraId="3F4F6B6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10.002 N./mm²</w:t>
      </w:r>
    </w:p>
    <w:p w14:paraId="542E366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CF1203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% Elongation per Table UG-79-1 (50*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tnom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/</w:t>
      </w:r>
      <w:proofErr w:type="gramStart"/>
      <w:r w:rsidRPr="00F95D79">
        <w:rPr>
          <w:rFonts w:ascii="Arial" w:hAnsi="Courier New" w:cs="Courier New"/>
          <w:color w:val="000000"/>
          <w:sz w:val="18"/>
        </w:rPr>
        <w:t>Rf)*</w:t>
      </w:r>
      <w:proofErr w:type="gramEnd"/>
      <w:r w:rsidRPr="00F95D79">
        <w:rPr>
          <w:rFonts w:ascii="Arial" w:hAnsi="Courier New" w:cs="Courier New"/>
          <w:color w:val="000000"/>
          <w:sz w:val="18"/>
        </w:rPr>
        <w:t>(1-Rf/Ro)  0.925 %</w:t>
      </w:r>
    </w:p>
    <w:p w14:paraId="6C4454D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Note: Please Check Requirements of Table UHA-44 for Elongation limits.</w:t>
      </w:r>
    </w:p>
    <w:p w14:paraId="7285AC9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842516B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Note: The Pressure at the Large Diameter is used in the TR calculation.</w:t>
      </w:r>
    </w:p>
    <w:p w14:paraId="3C2E0C0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349667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F95D79">
        <w:rPr>
          <w:rFonts w:ascii="Arial" w:hAnsi="Courier New" w:cs="Courier New"/>
          <w:i/>
          <w:color w:val="000000"/>
          <w:sz w:val="18"/>
        </w:rPr>
        <w:t>°</w:t>
      </w:r>
      <w:r w:rsidRPr="00F95D79">
        <w:rPr>
          <w:rFonts w:ascii="Arial" w:hAnsi="Courier New" w:cs="Courier New"/>
          <w:i/>
          <w:color w:val="000000"/>
          <w:sz w:val="18"/>
        </w:rPr>
        <w:t>C</w:t>
      </w:r>
    </w:p>
    <w:p w14:paraId="4F01C95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76E3C2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30 To 40 SA-240 316 at 170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213F922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41ECF0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ABA44B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FF"/>
          <w:sz w:val="18"/>
        </w:rPr>
        <w:t>Material UNS Number:    S31600</w:t>
      </w:r>
    </w:p>
    <w:p w14:paraId="36EF70E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DAD434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0F46EFD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(P*R)/(S*E-0.6*P) per UG-27 (c)(1)</w:t>
      </w:r>
    </w:p>
    <w:p w14:paraId="7F5F924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(0.5*562.0)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136.07*1.0-0.6*0.5)</w:t>
      </w:r>
    </w:p>
    <w:p w14:paraId="7C172E7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0.2066 + 0.0000 = 0.2066 mm.</w:t>
      </w:r>
    </w:p>
    <w:p w14:paraId="020D710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7FC2F8C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FF"/>
          <w:sz w:val="18"/>
        </w:rPr>
        <w:t>Note: The thickness required was less than the Code Minimum, therefore</w:t>
      </w:r>
    </w:p>
    <w:p w14:paraId="7474A38B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FF"/>
          <w:sz w:val="18"/>
        </w:rPr>
        <w:t xml:space="preserve">    the Code Minimum value of 1.5000 mm. per UG-16 will be used.</w:t>
      </w:r>
    </w:p>
    <w:p w14:paraId="2190295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09A231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17392FC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5625F0D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(136.07*1.0*3.0)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562.0+0.6*3.0)</w:t>
      </w:r>
    </w:p>
    <w:p w14:paraId="5317D37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7.240 bars</w:t>
      </w:r>
    </w:p>
    <w:p w14:paraId="483CD91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F869A6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185BF7E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= (S*E*t)/(R+0.6*t) per UG-27 (c)(1)</w:t>
      </w:r>
    </w:p>
    <w:p w14:paraId="6AF7986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(137.9*1.0*3.0)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562.0+0.6*3.0)</w:t>
      </w:r>
    </w:p>
    <w:p w14:paraId="7E690AB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7.337 bars</w:t>
      </w:r>
    </w:p>
    <w:p w14:paraId="3E0666B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AD22B3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Actual stress at given pressure and thickness, corroded [</w:t>
      </w:r>
      <w:proofErr w:type="spellStart"/>
      <w:r w:rsidRPr="00F95D79">
        <w:rPr>
          <w:rFonts w:ascii="Tahoma" w:hAnsi="Courier New" w:cs="Courier New"/>
          <w:color w:val="000000"/>
          <w:sz w:val="18"/>
        </w:rPr>
        <w:t>Sact</w:t>
      </w:r>
      <w:proofErr w:type="spellEnd"/>
      <w:r w:rsidRPr="00F95D79">
        <w:rPr>
          <w:rFonts w:ascii="Tahoma" w:hAnsi="Courier New" w:cs="Courier New"/>
          <w:color w:val="000000"/>
          <w:sz w:val="18"/>
        </w:rPr>
        <w:t>]:</w:t>
      </w:r>
    </w:p>
    <w:p w14:paraId="6E5086F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(P*(R+0.6*t))/(E*t)</w:t>
      </w:r>
    </w:p>
    <w:p w14:paraId="1F9FAD1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(0.5*(562.0+0.6*3.0))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1.0*3.0)</w:t>
      </w:r>
    </w:p>
    <w:p w14:paraId="46FB1DC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9.397 N./mm²</w:t>
      </w:r>
    </w:p>
    <w:p w14:paraId="7D68B47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71F574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% Elongation per Table UG-79-1 (50*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tnom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/</w:t>
      </w:r>
      <w:proofErr w:type="gramStart"/>
      <w:r w:rsidRPr="00F95D79">
        <w:rPr>
          <w:rFonts w:ascii="Arial" w:hAnsi="Courier New" w:cs="Courier New"/>
          <w:color w:val="000000"/>
          <w:sz w:val="18"/>
        </w:rPr>
        <w:t>Rf)*</w:t>
      </w:r>
      <w:proofErr w:type="gramEnd"/>
      <w:r w:rsidRPr="00F95D79">
        <w:rPr>
          <w:rFonts w:ascii="Arial" w:hAnsi="Courier New" w:cs="Courier New"/>
          <w:color w:val="000000"/>
          <w:sz w:val="18"/>
        </w:rPr>
        <w:t>(1-Rf/Ro)  0.266 %</w:t>
      </w:r>
    </w:p>
    <w:p w14:paraId="09725F5C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Note: Please Check Requirements of Table UHA-44 for Elongation limits.</w:t>
      </w:r>
    </w:p>
    <w:p w14:paraId="1E6DC8F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D4FCBC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F95D79">
        <w:rPr>
          <w:rFonts w:ascii="Arial" w:hAnsi="Courier New" w:cs="Courier New"/>
          <w:i/>
          <w:color w:val="000000"/>
          <w:sz w:val="18"/>
        </w:rPr>
        <w:t>°</w:t>
      </w:r>
      <w:r w:rsidRPr="00F95D79">
        <w:rPr>
          <w:rFonts w:ascii="Arial" w:hAnsi="Courier New" w:cs="Courier New"/>
          <w:i/>
          <w:color w:val="000000"/>
          <w:sz w:val="18"/>
        </w:rPr>
        <w:t>C</w:t>
      </w:r>
    </w:p>
    <w:p w14:paraId="0762137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B01EC4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Welded Flat Head From 40 To 50 SA-240 316 at 170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46A853A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106CC6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7FB2604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FF"/>
          <w:sz w:val="18"/>
        </w:rPr>
        <w:t>Material UNS Number:    S31600</w:t>
      </w:r>
    </w:p>
    <w:p w14:paraId="72D0BF8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6B7195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4B06078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d * sqrt(Z*C*P/(S*E)) per UG-34 (c)(3)</w:t>
      </w:r>
    </w:p>
    <w:p w14:paraId="330E791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566.0*</w:t>
      </w:r>
      <w:proofErr w:type="gramStart"/>
      <w:r>
        <w:rPr>
          <w:rFonts w:ascii="Courier New" w:hAnsi="Courier New" w:cs="Courier New"/>
          <w:sz w:val="18"/>
        </w:rPr>
        <w:t>sqrt(</w:t>
      </w:r>
      <w:proofErr w:type="gramEnd"/>
      <w:r>
        <w:rPr>
          <w:rFonts w:ascii="Courier New" w:hAnsi="Courier New" w:cs="Courier New"/>
          <w:sz w:val="18"/>
        </w:rPr>
        <w:t>1.0*0.2*0.5/(136.07*1.0))</w:t>
      </w:r>
    </w:p>
    <w:p w14:paraId="4CF5E3F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4.8524 + 0.0000 = 4.8524 mm.</w:t>
      </w:r>
    </w:p>
    <w:p w14:paraId="6081C9B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A04376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22A8BF8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(t/</w:t>
      </w:r>
      <w:proofErr w:type="gramStart"/>
      <w:r>
        <w:rPr>
          <w:rFonts w:ascii="Courier New" w:hAnsi="Courier New" w:cs="Courier New"/>
          <w:sz w:val="18"/>
        </w:rPr>
        <w:t>d)²</w:t>
      </w:r>
      <w:proofErr w:type="gramEnd"/>
      <w:r>
        <w:rPr>
          <w:rFonts w:ascii="Courier New" w:hAnsi="Courier New" w:cs="Courier New"/>
          <w:sz w:val="18"/>
        </w:rPr>
        <w:t>*((S*E)/(C*Z)) UG-34 (c)(3)</w:t>
      </w:r>
    </w:p>
    <w:p w14:paraId="21FE1A4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(10.0/566.0</w:t>
      </w:r>
      <w:proofErr w:type="gramStart"/>
      <w:r>
        <w:rPr>
          <w:rFonts w:ascii="Courier New" w:hAnsi="Courier New" w:cs="Courier New"/>
          <w:sz w:val="18"/>
        </w:rPr>
        <w:t>))²</w:t>
      </w:r>
      <w:proofErr w:type="gramEnd"/>
      <w:r>
        <w:rPr>
          <w:rFonts w:ascii="Courier New" w:hAnsi="Courier New" w:cs="Courier New"/>
          <w:sz w:val="18"/>
        </w:rPr>
        <w:t>*((136.07*1.0)/(0.2*1.0))</w:t>
      </w:r>
    </w:p>
    <w:p w14:paraId="7A10143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2.124 bars</w:t>
      </w:r>
    </w:p>
    <w:p w14:paraId="4A439FF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555640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6C588C2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(t/</w:t>
      </w:r>
      <w:proofErr w:type="gramStart"/>
      <w:r>
        <w:rPr>
          <w:rFonts w:ascii="Courier New" w:hAnsi="Courier New" w:cs="Courier New"/>
          <w:sz w:val="18"/>
        </w:rPr>
        <w:t>d)²</w:t>
      </w:r>
      <w:proofErr w:type="gramEnd"/>
      <w:r>
        <w:rPr>
          <w:rFonts w:ascii="Courier New" w:hAnsi="Courier New" w:cs="Courier New"/>
          <w:sz w:val="18"/>
        </w:rPr>
        <w:t>*((S*E)/(C*Z)) per UG-34 (c) (3)</w:t>
      </w:r>
    </w:p>
    <w:p w14:paraId="101C3F1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(10.0/566.</w:t>
      </w:r>
      <w:proofErr w:type="gramStart"/>
      <w:r>
        <w:rPr>
          <w:rFonts w:ascii="Courier New" w:hAnsi="Courier New" w:cs="Courier New"/>
          <w:sz w:val="18"/>
        </w:rPr>
        <w:t>0)²</w:t>
      </w:r>
      <w:proofErr w:type="gramEnd"/>
      <w:r>
        <w:rPr>
          <w:rFonts w:ascii="Courier New" w:hAnsi="Courier New" w:cs="Courier New"/>
          <w:sz w:val="18"/>
        </w:rPr>
        <w:t>*((137.9*1.0)/(0.2*1.0))</w:t>
      </w:r>
    </w:p>
    <w:p w14:paraId="7B97222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2.152 bars</w:t>
      </w:r>
    </w:p>
    <w:p w14:paraId="448E908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9AAF40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Actual stress at given pressure and thickness, corroded [</w:t>
      </w:r>
      <w:proofErr w:type="spellStart"/>
      <w:r w:rsidRPr="00F95D79">
        <w:rPr>
          <w:rFonts w:ascii="Tahoma" w:hAnsi="Courier New" w:cs="Courier New"/>
          <w:color w:val="000000"/>
          <w:sz w:val="18"/>
        </w:rPr>
        <w:t>Sact</w:t>
      </w:r>
      <w:proofErr w:type="spellEnd"/>
      <w:r w:rsidRPr="00F95D79">
        <w:rPr>
          <w:rFonts w:ascii="Tahoma" w:hAnsi="Courier New" w:cs="Courier New"/>
          <w:color w:val="000000"/>
          <w:sz w:val="18"/>
        </w:rPr>
        <w:t>]:</w:t>
      </w:r>
    </w:p>
    <w:p w14:paraId="29FCD40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(Z*C*P)/(((t/</w:t>
      </w:r>
      <w:proofErr w:type="gramStart"/>
      <w:r>
        <w:rPr>
          <w:rFonts w:ascii="Courier New" w:hAnsi="Courier New" w:cs="Courier New"/>
          <w:sz w:val="18"/>
        </w:rPr>
        <w:t>d)²</w:t>
      </w:r>
      <w:proofErr w:type="gramEnd"/>
      <w:r>
        <w:rPr>
          <w:rFonts w:ascii="Courier New" w:hAnsi="Courier New" w:cs="Courier New"/>
          <w:sz w:val="18"/>
        </w:rPr>
        <w:t>)*E)</w:t>
      </w:r>
    </w:p>
    <w:p w14:paraId="361F777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(1.0*0.2*0.5)/(((10.0/566.</w:t>
      </w:r>
      <w:proofErr w:type="gramStart"/>
      <w:r>
        <w:rPr>
          <w:rFonts w:ascii="Courier New" w:hAnsi="Courier New" w:cs="Courier New"/>
          <w:sz w:val="18"/>
        </w:rPr>
        <w:t>0)²</w:t>
      </w:r>
      <w:proofErr w:type="gramEnd"/>
      <w:r>
        <w:rPr>
          <w:rFonts w:ascii="Courier New" w:hAnsi="Courier New" w:cs="Courier New"/>
          <w:sz w:val="18"/>
        </w:rPr>
        <w:t>)*1.0)</w:t>
      </w:r>
    </w:p>
    <w:p w14:paraId="621AE0B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32.037 N./mm²</w:t>
      </w:r>
    </w:p>
    <w:p w14:paraId="4EC97A5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F7219C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F95D79">
        <w:rPr>
          <w:rFonts w:ascii="Arial" w:hAnsi="Courier New" w:cs="Courier New"/>
          <w:i/>
          <w:color w:val="000000"/>
          <w:sz w:val="18"/>
        </w:rPr>
        <w:t>°</w:t>
      </w:r>
      <w:r w:rsidRPr="00F95D79">
        <w:rPr>
          <w:rFonts w:ascii="Arial" w:hAnsi="Courier New" w:cs="Courier New"/>
          <w:i/>
          <w:color w:val="000000"/>
          <w:sz w:val="18"/>
        </w:rPr>
        <w:t>C</w:t>
      </w:r>
    </w:p>
    <w:p w14:paraId="548C076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566D8B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50 To 60 SA-240 316 at 170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2650896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18CD3B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20126A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FF"/>
          <w:sz w:val="18"/>
        </w:rPr>
        <w:t>Material UNS Number:    S31600</w:t>
      </w:r>
    </w:p>
    <w:p w14:paraId="204D9DE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0F1CE21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6BE3BA9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(P*R)/(S*E-0.6*P) per UG-27 (c)(1)</w:t>
      </w:r>
    </w:p>
    <w:p w14:paraId="0467CE3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(0.5*283.0)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136.07*1.0-0.6*0.5)</w:t>
      </w:r>
    </w:p>
    <w:p w14:paraId="76BE041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0.1040 + 0.0000 = 0.1040 mm.</w:t>
      </w:r>
    </w:p>
    <w:p w14:paraId="0218D28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FE950A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FF"/>
          <w:sz w:val="18"/>
        </w:rPr>
        <w:t>Note: The thickness required was less than the Code Minimum, therefore</w:t>
      </w:r>
    </w:p>
    <w:p w14:paraId="7C4CF914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FF"/>
          <w:sz w:val="18"/>
        </w:rPr>
        <w:t xml:space="preserve">    the Code Minimum value of 1.5000 mm. per UG-16 will be used.</w:t>
      </w:r>
    </w:p>
    <w:p w14:paraId="0354CE0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100CBE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5FEE882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7B0E4B5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(136.07*1.0*3.0)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283.0+0.6*3.0)</w:t>
      </w:r>
    </w:p>
    <w:p w14:paraId="53495B9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14.332 bars</w:t>
      </w:r>
    </w:p>
    <w:p w14:paraId="486B06B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AAEEC7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7744F1D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7ECC64C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(137.9*1.0*3.0)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283.0+0.6*3.0)</w:t>
      </w:r>
    </w:p>
    <w:p w14:paraId="07E937B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14.525 bars</w:t>
      </w:r>
    </w:p>
    <w:p w14:paraId="4267C26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231A00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lastRenderedPageBreak/>
        <w:t>Actual stress at given pressure and thickness, corroded [</w:t>
      </w:r>
      <w:proofErr w:type="spellStart"/>
      <w:r w:rsidRPr="00F95D79">
        <w:rPr>
          <w:rFonts w:ascii="Tahoma" w:hAnsi="Courier New" w:cs="Courier New"/>
          <w:color w:val="000000"/>
          <w:sz w:val="18"/>
        </w:rPr>
        <w:t>Sact</w:t>
      </w:r>
      <w:proofErr w:type="spellEnd"/>
      <w:r w:rsidRPr="00F95D79">
        <w:rPr>
          <w:rFonts w:ascii="Tahoma" w:hAnsi="Courier New" w:cs="Courier New"/>
          <w:color w:val="000000"/>
          <w:sz w:val="18"/>
        </w:rPr>
        <w:t>]:</w:t>
      </w:r>
    </w:p>
    <w:p w14:paraId="2FE91B4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(P*(R+0.6*t))/(E*t)</w:t>
      </w:r>
    </w:p>
    <w:p w14:paraId="73CAE0E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(0.5*(283.0+0.6*3.0))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1.0*3.0)</w:t>
      </w:r>
    </w:p>
    <w:p w14:paraId="3968280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4.747 N./mm²</w:t>
      </w:r>
    </w:p>
    <w:p w14:paraId="65E5568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D12B5E1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% Elongation per Table UG-79-1 (50*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tnom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/</w:t>
      </w:r>
      <w:proofErr w:type="gramStart"/>
      <w:r w:rsidRPr="00F95D79">
        <w:rPr>
          <w:rFonts w:ascii="Arial" w:hAnsi="Courier New" w:cs="Courier New"/>
          <w:color w:val="000000"/>
          <w:sz w:val="18"/>
        </w:rPr>
        <w:t>Rf)*</w:t>
      </w:r>
      <w:proofErr w:type="gramEnd"/>
      <w:r w:rsidRPr="00F95D79">
        <w:rPr>
          <w:rFonts w:ascii="Arial" w:hAnsi="Courier New" w:cs="Courier New"/>
          <w:color w:val="000000"/>
          <w:sz w:val="18"/>
        </w:rPr>
        <w:t>(1-Rf/Ro)  0.527 %</w:t>
      </w:r>
    </w:p>
    <w:p w14:paraId="20B239C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Note: Please Check Requirements of Table UHA-44 for Elongation limits.</w:t>
      </w:r>
    </w:p>
    <w:p w14:paraId="1D4254C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48FB1F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F95D79">
        <w:rPr>
          <w:rFonts w:ascii="Arial" w:hAnsi="Courier New" w:cs="Courier New"/>
          <w:i/>
          <w:color w:val="000000"/>
          <w:sz w:val="18"/>
        </w:rPr>
        <w:t>°</w:t>
      </w:r>
      <w:r w:rsidRPr="00F95D79">
        <w:rPr>
          <w:rFonts w:ascii="Arial" w:hAnsi="Courier New" w:cs="Courier New"/>
          <w:i/>
          <w:color w:val="000000"/>
          <w:sz w:val="18"/>
        </w:rPr>
        <w:t>C</w:t>
      </w:r>
    </w:p>
    <w:p w14:paraId="7CC0B26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F7AC42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Conical Section From 60 To 70 SA-240 316 at 170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60C8B46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5DB993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5943EF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FF"/>
          <w:sz w:val="18"/>
        </w:rPr>
        <w:t>Material UNS Number:    S31600</w:t>
      </w:r>
    </w:p>
    <w:p w14:paraId="68D97AC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A7657D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3D2C37F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(P*D)/(2*cos(a)*(S*E-0.6*P)) per Appendix 1-4 (e)</w:t>
      </w:r>
    </w:p>
    <w:p w14:paraId="7726896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(0.5*1606.0)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2*0.9855*(136.07*1.0-0.6*0.5))</w:t>
      </w:r>
    </w:p>
    <w:p w14:paraId="46BD7E9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0.2995 + 0.0000 = 0.2995 mm.</w:t>
      </w:r>
    </w:p>
    <w:p w14:paraId="540827C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CB2CE8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FF"/>
          <w:sz w:val="18"/>
        </w:rPr>
        <w:t>Note: The thickness required was less than the Code Minimum, therefore</w:t>
      </w:r>
    </w:p>
    <w:p w14:paraId="7D0921C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FF"/>
          <w:sz w:val="18"/>
        </w:rPr>
        <w:t xml:space="preserve">    the Code Minimum value of 1.5000 mm. per UG-16 will be used.</w:t>
      </w:r>
    </w:p>
    <w:p w14:paraId="0A8584F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D0D15F1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4B322B8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(2*S*E*t*cos(a))/(D+1.2*t*cos(a)) per App 1-4(e)</w:t>
      </w:r>
    </w:p>
    <w:p w14:paraId="24E9ED4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(2*136.07*1.0*3.0*0.985)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1606.0+1.2*3.0*0.985)</w:t>
      </w:r>
    </w:p>
    <w:p w14:paraId="4B3993A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4.998 bars</w:t>
      </w:r>
    </w:p>
    <w:p w14:paraId="659662D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5F88CC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6B4C2AE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(2*S*E*t*cos(a))/(D+1.2*t*cos(a)) per App 1-4(e)</w:t>
      </w:r>
    </w:p>
    <w:p w14:paraId="6F13A29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(2*137.9*1.0*3.0*0.9855)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1606.0+1.2*3.0*0.9855)</w:t>
      </w:r>
    </w:p>
    <w:p w14:paraId="5E98654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5.065 bars</w:t>
      </w:r>
    </w:p>
    <w:p w14:paraId="19501F8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68020A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Actual stress at given pressure and thickness, corroded [</w:t>
      </w:r>
      <w:proofErr w:type="spellStart"/>
      <w:r w:rsidRPr="00F95D79">
        <w:rPr>
          <w:rFonts w:ascii="Tahoma" w:hAnsi="Courier New" w:cs="Courier New"/>
          <w:color w:val="000000"/>
          <w:sz w:val="18"/>
        </w:rPr>
        <w:t>Sact</w:t>
      </w:r>
      <w:proofErr w:type="spellEnd"/>
      <w:r w:rsidRPr="00F95D79">
        <w:rPr>
          <w:rFonts w:ascii="Tahoma" w:hAnsi="Courier New" w:cs="Courier New"/>
          <w:color w:val="000000"/>
          <w:sz w:val="18"/>
        </w:rPr>
        <w:t>]:</w:t>
      </w:r>
    </w:p>
    <w:p w14:paraId="0C7DC8D2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 </w:t>
      </w:r>
      <w:r w:rsidRPr="00F95D79">
        <w:rPr>
          <w:rFonts w:ascii="Courier New" w:hAnsi="Courier New" w:cs="Courier New"/>
          <w:sz w:val="18"/>
          <w:lang w:val="fr-FR"/>
        </w:rPr>
        <w:t>= (P*(D+1.2*t*cos(a)))/(2*E*t*cos(a))</w:t>
      </w:r>
    </w:p>
    <w:p w14:paraId="6C1BB6B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>= (0.5*(1606.0+1.2*3.0*0.9855))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2*1.0*3.0*0.9855)</w:t>
      </w:r>
    </w:p>
    <w:p w14:paraId="0E9E506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13.612 N./mm²</w:t>
      </w:r>
    </w:p>
    <w:p w14:paraId="338CFF4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FBFC40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% Elongation per Table UG-79-1 (50*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tnom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/</w:t>
      </w:r>
      <w:proofErr w:type="gramStart"/>
      <w:r w:rsidRPr="00F95D79">
        <w:rPr>
          <w:rFonts w:ascii="Arial" w:hAnsi="Courier New" w:cs="Courier New"/>
          <w:color w:val="000000"/>
          <w:sz w:val="18"/>
        </w:rPr>
        <w:t>Rf)*</w:t>
      </w:r>
      <w:proofErr w:type="gramEnd"/>
      <w:r w:rsidRPr="00F95D79">
        <w:rPr>
          <w:rFonts w:ascii="Arial" w:hAnsi="Courier New" w:cs="Courier New"/>
          <w:color w:val="000000"/>
          <w:sz w:val="18"/>
        </w:rPr>
        <w:t>(1-Rf/Ro)  0.527 %</w:t>
      </w:r>
    </w:p>
    <w:p w14:paraId="51346D4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Note: Please Check Requirements of Table UHA-44 for Elongation limits.</w:t>
      </w:r>
    </w:p>
    <w:p w14:paraId="4152952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36F257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Note: The Pressure at the Large Diameter is used in the TR calculation.</w:t>
      </w:r>
    </w:p>
    <w:p w14:paraId="54F3AD8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4B49E1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F95D79">
        <w:rPr>
          <w:rFonts w:ascii="Arial" w:hAnsi="Courier New" w:cs="Courier New"/>
          <w:i/>
          <w:color w:val="000000"/>
          <w:sz w:val="18"/>
        </w:rPr>
        <w:t>°</w:t>
      </w:r>
      <w:r w:rsidRPr="00F95D79">
        <w:rPr>
          <w:rFonts w:ascii="Arial" w:hAnsi="Courier New" w:cs="Courier New"/>
          <w:i/>
          <w:color w:val="000000"/>
          <w:sz w:val="18"/>
        </w:rPr>
        <w:t>C</w:t>
      </w:r>
    </w:p>
    <w:p w14:paraId="1D9A26F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18FD86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70 To 80 SA-240 316 at 170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40170E7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23974A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1977A2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FF"/>
          <w:sz w:val="18"/>
        </w:rPr>
        <w:t>Material UNS Number:    S31600</w:t>
      </w:r>
    </w:p>
    <w:p w14:paraId="7486147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E73FF9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4580917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(P*R)/(S*E-0.6*P) per UG-27 (c)(1)</w:t>
      </w:r>
    </w:p>
    <w:p w14:paraId="153AFB1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(0.5*803.0)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136.07*1.0-0.6*0.5)</w:t>
      </w:r>
    </w:p>
    <w:p w14:paraId="20E1EB8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0.2952 + 0.0000 = 0.2952 mm.</w:t>
      </w:r>
    </w:p>
    <w:p w14:paraId="5B03D86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8A5251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FF"/>
          <w:sz w:val="18"/>
        </w:rPr>
        <w:t>Note: The thickness required was less than the Code Minimum, therefore</w:t>
      </w:r>
    </w:p>
    <w:p w14:paraId="04338CD4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FF"/>
          <w:sz w:val="18"/>
        </w:rPr>
        <w:t xml:space="preserve">    the Code Minimum value of 1.5000 mm. per UG-16 will be used.</w:t>
      </w:r>
    </w:p>
    <w:p w14:paraId="62485ED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3737681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79ABCFF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70170D3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(136.07*1.0*3.0)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803.0+0.6*3.0)</w:t>
      </w:r>
    </w:p>
    <w:p w14:paraId="28B8BB3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5.072 bars</w:t>
      </w:r>
    </w:p>
    <w:p w14:paraId="19F11B7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BE7369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2E07C2D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= (S*E*t)/(R+0.6*t) per UG-27 (c)(1)</w:t>
      </w:r>
    </w:p>
    <w:p w14:paraId="5E6F2B5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(137.9*1.0*3.0)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803.0+0.6*3.0)</w:t>
      </w:r>
    </w:p>
    <w:p w14:paraId="1656771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5.140 bars</w:t>
      </w:r>
    </w:p>
    <w:p w14:paraId="68B7955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FBA027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Actual stress at given pressure and thickness, corroded [</w:t>
      </w:r>
      <w:proofErr w:type="spellStart"/>
      <w:r w:rsidRPr="00F95D79">
        <w:rPr>
          <w:rFonts w:ascii="Tahoma" w:hAnsi="Courier New" w:cs="Courier New"/>
          <w:color w:val="000000"/>
          <w:sz w:val="18"/>
        </w:rPr>
        <w:t>Sact</w:t>
      </w:r>
      <w:proofErr w:type="spellEnd"/>
      <w:r w:rsidRPr="00F95D79">
        <w:rPr>
          <w:rFonts w:ascii="Tahoma" w:hAnsi="Courier New" w:cs="Courier New"/>
          <w:color w:val="000000"/>
          <w:sz w:val="18"/>
        </w:rPr>
        <w:t>]:</w:t>
      </w:r>
    </w:p>
    <w:p w14:paraId="560939D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(P*(R+0.6*t))/(E*t)</w:t>
      </w:r>
    </w:p>
    <w:p w14:paraId="7FA7ED8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(0.5*(803.0+0.6*3.0))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1.0*3.0)</w:t>
      </w:r>
    </w:p>
    <w:p w14:paraId="5C4C83F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13.414 N./mm²</w:t>
      </w:r>
    </w:p>
    <w:p w14:paraId="1758D9E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D3F4F8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% Elongation per Table UG-79-1 (50*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tnom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/</w:t>
      </w:r>
      <w:proofErr w:type="gramStart"/>
      <w:r w:rsidRPr="00F95D79">
        <w:rPr>
          <w:rFonts w:ascii="Arial" w:hAnsi="Courier New" w:cs="Courier New"/>
          <w:color w:val="000000"/>
          <w:sz w:val="18"/>
        </w:rPr>
        <w:t>Rf)*</w:t>
      </w:r>
      <w:proofErr w:type="gramEnd"/>
      <w:r w:rsidRPr="00F95D79">
        <w:rPr>
          <w:rFonts w:ascii="Arial" w:hAnsi="Courier New" w:cs="Courier New"/>
          <w:color w:val="000000"/>
          <w:sz w:val="18"/>
        </w:rPr>
        <w:t>(1-Rf/Ro)  0.186 %</w:t>
      </w:r>
    </w:p>
    <w:p w14:paraId="25C2B08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Note: Please Check Requirements of Table UHA-44 for Elongation limits.</w:t>
      </w:r>
    </w:p>
    <w:p w14:paraId="74216FE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40CAD7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F95D79">
        <w:rPr>
          <w:rFonts w:ascii="Arial" w:hAnsi="Courier New" w:cs="Courier New"/>
          <w:i/>
          <w:color w:val="000000"/>
          <w:sz w:val="18"/>
        </w:rPr>
        <w:t>°</w:t>
      </w:r>
      <w:r w:rsidRPr="00F95D79">
        <w:rPr>
          <w:rFonts w:ascii="Arial" w:hAnsi="Courier New" w:cs="Courier New"/>
          <w:i/>
          <w:color w:val="000000"/>
          <w:sz w:val="18"/>
        </w:rPr>
        <w:t>C</w:t>
      </w:r>
    </w:p>
    <w:p w14:paraId="2CDCE5E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51EA0A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Welded Flat Head From 80 To 90 SA-240 316 at 170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0565A6B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6D74FA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C9E5221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FF"/>
          <w:sz w:val="18"/>
        </w:rPr>
        <w:t>Material UNS Number:    S31600</w:t>
      </w:r>
    </w:p>
    <w:p w14:paraId="5D13BDE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66FBF0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1186CEC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d * sqrt(Z*C*P/(S*E)) per UG-34 (c)(3)</w:t>
      </w:r>
    </w:p>
    <w:p w14:paraId="321D777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898.0*</w:t>
      </w:r>
      <w:proofErr w:type="gramStart"/>
      <w:r>
        <w:rPr>
          <w:rFonts w:ascii="Courier New" w:hAnsi="Courier New" w:cs="Courier New"/>
          <w:sz w:val="18"/>
        </w:rPr>
        <w:t>sqrt(</w:t>
      </w:r>
      <w:proofErr w:type="gramEnd"/>
      <w:r>
        <w:rPr>
          <w:rFonts w:ascii="Courier New" w:hAnsi="Courier New" w:cs="Courier New"/>
          <w:sz w:val="18"/>
        </w:rPr>
        <w:t>1.0*0.2*0.5/(136.07*1.0))</w:t>
      </w:r>
    </w:p>
    <w:p w14:paraId="55814A7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7.6986 + 0.0000 = 7.6986 mm.</w:t>
      </w:r>
    </w:p>
    <w:p w14:paraId="7B7D949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9224E9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10F0357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(t/</w:t>
      </w:r>
      <w:proofErr w:type="gramStart"/>
      <w:r>
        <w:rPr>
          <w:rFonts w:ascii="Courier New" w:hAnsi="Courier New" w:cs="Courier New"/>
          <w:sz w:val="18"/>
        </w:rPr>
        <w:t>d)²</w:t>
      </w:r>
      <w:proofErr w:type="gramEnd"/>
      <w:r>
        <w:rPr>
          <w:rFonts w:ascii="Courier New" w:hAnsi="Courier New" w:cs="Courier New"/>
          <w:sz w:val="18"/>
        </w:rPr>
        <w:t>*((S*E)/(C*Z)) UG-34 (c)(3)</w:t>
      </w:r>
    </w:p>
    <w:p w14:paraId="4A52DB0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(14.0/898.0</w:t>
      </w:r>
      <w:proofErr w:type="gramStart"/>
      <w:r>
        <w:rPr>
          <w:rFonts w:ascii="Courier New" w:hAnsi="Courier New" w:cs="Courier New"/>
          <w:sz w:val="18"/>
        </w:rPr>
        <w:t>))²</w:t>
      </w:r>
      <w:proofErr w:type="gramEnd"/>
      <w:r>
        <w:rPr>
          <w:rFonts w:ascii="Courier New" w:hAnsi="Courier New" w:cs="Courier New"/>
          <w:sz w:val="18"/>
        </w:rPr>
        <w:t>*((136.07*1.0)/(0.2*1.0))</w:t>
      </w:r>
    </w:p>
    <w:p w14:paraId="15E214C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1.653 bars</w:t>
      </w:r>
    </w:p>
    <w:p w14:paraId="41829C4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662EBB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707BB39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(t/</w:t>
      </w:r>
      <w:proofErr w:type="gramStart"/>
      <w:r>
        <w:rPr>
          <w:rFonts w:ascii="Courier New" w:hAnsi="Courier New" w:cs="Courier New"/>
          <w:sz w:val="18"/>
        </w:rPr>
        <w:t>d)²</w:t>
      </w:r>
      <w:proofErr w:type="gramEnd"/>
      <w:r>
        <w:rPr>
          <w:rFonts w:ascii="Courier New" w:hAnsi="Courier New" w:cs="Courier New"/>
          <w:sz w:val="18"/>
        </w:rPr>
        <w:t>*((S*E)/(C*Z)) per UG-34 (c) (3)</w:t>
      </w:r>
    </w:p>
    <w:p w14:paraId="5127359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(14.0/898.</w:t>
      </w:r>
      <w:proofErr w:type="gramStart"/>
      <w:r>
        <w:rPr>
          <w:rFonts w:ascii="Courier New" w:hAnsi="Courier New" w:cs="Courier New"/>
          <w:sz w:val="18"/>
        </w:rPr>
        <w:t>0)²</w:t>
      </w:r>
      <w:proofErr w:type="gramEnd"/>
      <w:r>
        <w:rPr>
          <w:rFonts w:ascii="Courier New" w:hAnsi="Courier New" w:cs="Courier New"/>
          <w:sz w:val="18"/>
        </w:rPr>
        <w:t>*((137.9*1.0)/(0.2*1.0))</w:t>
      </w:r>
    </w:p>
    <w:p w14:paraId="19E9AB5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1.676 bars</w:t>
      </w:r>
    </w:p>
    <w:p w14:paraId="39C899C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BF7811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Actual stress at given pressure and thickness, corroded [</w:t>
      </w:r>
      <w:proofErr w:type="spellStart"/>
      <w:r w:rsidRPr="00F95D79">
        <w:rPr>
          <w:rFonts w:ascii="Tahoma" w:hAnsi="Courier New" w:cs="Courier New"/>
          <w:color w:val="000000"/>
          <w:sz w:val="18"/>
        </w:rPr>
        <w:t>Sact</w:t>
      </w:r>
      <w:proofErr w:type="spellEnd"/>
      <w:r w:rsidRPr="00F95D79">
        <w:rPr>
          <w:rFonts w:ascii="Tahoma" w:hAnsi="Courier New" w:cs="Courier New"/>
          <w:color w:val="000000"/>
          <w:sz w:val="18"/>
        </w:rPr>
        <w:t>]:</w:t>
      </w:r>
    </w:p>
    <w:p w14:paraId="364D056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(Z*C*P)/(((t/</w:t>
      </w:r>
      <w:proofErr w:type="gramStart"/>
      <w:r>
        <w:rPr>
          <w:rFonts w:ascii="Courier New" w:hAnsi="Courier New" w:cs="Courier New"/>
          <w:sz w:val="18"/>
        </w:rPr>
        <w:t>d)²</w:t>
      </w:r>
      <w:proofErr w:type="gramEnd"/>
      <w:r>
        <w:rPr>
          <w:rFonts w:ascii="Courier New" w:hAnsi="Courier New" w:cs="Courier New"/>
          <w:sz w:val="18"/>
        </w:rPr>
        <w:t>)*E)</w:t>
      </w:r>
    </w:p>
    <w:p w14:paraId="71CA8A7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(1.0*0.2*0.5)/(((14.0/898.</w:t>
      </w:r>
      <w:proofErr w:type="gramStart"/>
      <w:r>
        <w:rPr>
          <w:rFonts w:ascii="Courier New" w:hAnsi="Courier New" w:cs="Courier New"/>
          <w:sz w:val="18"/>
        </w:rPr>
        <w:t>0)²</w:t>
      </w:r>
      <w:proofErr w:type="gramEnd"/>
      <w:r>
        <w:rPr>
          <w:rFonts w:ascii="Courier New" w:hAnsi="Courier New" w:cs="Courier New"/>
          <w:sz w:val="18"/>
        </w:rPr>
        <w:t>)*1.0)</w:t>
      </w:r>
    </w:p>
    <w:p w14:paraId="3B5EA78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41.145 N./mm²</w:t>
      </w:r>
    </w:p>
    <w:p w14:paraId="04322F3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393686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F95D79">
        <w:rPr>
          <w:rFonts w:ascii="Arial" w:hAnsi="Courier New" w:cs="Courier New"/>
          <w:i/>
          <w:color w:val="000000"/>
          <w:sz w:val="18"/>
        </w:rPr>
        <w:t>°</w:t>
      </w:r>
      <w:r w:rsidRPr="00F95D79">
        <w:rPr>
          <w:rFonts w:ascii="Arial" w:hAnsi="Courier New" w:cs="Courier New"/>
          <w:i/>
          <w:color w:val="000000"/>
          <w:sz w:val="18"/>
        </w:rPr>
        <w:t>C</w:t>
      </w:r>
    </w:p>
    <w:p w14:paraId="153B9A2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2DA315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90 To 100 SA-240 316 at 170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242134D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E7C62C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AADF2B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FF"/>
          <w:sz w:val="18"/>
        </w:rPr>
        <w:t>Material UNS Number:    S31600</w:t>
      </w:r>
    </w:p>
    <w:p w14:paraId="6218C43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FD21D9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Required Thickness due to Internal Pressure [tr]:</w:t>
      </w:r>
    </w:p>
    <w:p w14:paraId="702B90B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(P*R)/(S*E-0.6*P) per UG-27 (c)(1)</w:t>
      </w:r>
    </w:p>
    <w:p w14:paraId="7CAC08D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(0.5*449.0)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136.07*1.0-0.6*0.5)</w:t>
      </w:r>
    </w:p>
    <w:p w14:paraId="2211DF2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0.1650 + 0.0000 = 0.1650 mm.</w:t>
      </w:r>
    </w:p>
    <w:p w14:paraId="7AE30CB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61E8501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FF"/>
          <w:sz w:val="18"/>
        </w:rPr>
        <w:t>Note: The thickness required was less than the Code Minimum, therefore</w:t>
      </w:r>
    </w:p>
    <w:p w14:paraId="52B212FC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FF"/>
          <w:sz w:val="18"/>
        </w:rPr>
        <w:t xml:space="preserve">    the Code Minimum value of 1.5000 mm. per UG-16 will be used.</w:t>
      </w:r>
    </w:p>
    <w:p w14:paraId="56ACA72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2809CAB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Max. Allowable Working Pressure at given Thickness, corroded [MAWP]:</w:t>
      </w:r>
    </w:p>
    <w:p w14:paraId="63799BD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0C17AA3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(136.07*1.0*3.0)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449.0+0.6*3.0)</w:t>
      </w:r>
    </w:p>
    <w:p w14:paraId="3BCC83C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9.055 bars</w:t>
      </w:r>
    </w:p>
    <w:p w14:paraId="0AFD2FE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5275F4C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t>Maximum Allowable Pressure, New and Cold [MAPNC]:</w:t>
      </w:r>
    </w:p>
    <w:p w14:paraId="25F91C2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(S*E*t)/(R+0.6*t) per UG-27 (c)(1)</w:t>
      </w:r>
    </w:p>
    <w:p w14:paraId="3D349C8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(137.9*1.0*3.0)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449.0+0.6*3.0)</w:t>
      </w:r>
    </w:p>
    <w:p w14:paraId="1B378A7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9.176 bars</w:t>
      </w:r>
    </w:p>
    <w:p w14:paraId="3E99DD8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0F2C59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color w:val="000000"/>
          <w:sz w:val="18"/>
        </w:rPr>
        <w:lastRenderedPageBreak/>
        <w:t>Actual stress at given pressure and thickness, corroded [</w:t>
      </w:r>
      <w:proofErr w:type="spellStart"/>
      <w:r w:rsidRPr="00F95D79">
        <w:rPr>
          <w:rFonts w:ascii="Tahoma" w:hAnsi="Courier New" w:cs="Courier New"/>
          <w:color w:val="000000"/>
          <w:sz w:val="18"/>
        </w:rPr>
        <w:t>Sact</w:t>
      </w:r>
      <w:proofErr w:type="spellEnd"/>
      <w:r w:rsidRPr="00F95D79">
        <w:rPr>
          <w:rFonts w:ascii="Tahoma" w:hAnsi="Courier New" w:cs="Courier New"/>
          <w:color w:val="000000"/>
          <w:sz w:val="18"/>
        </w:rPr>
        <w:t>]:</w:t>
      </w:r>
    </w:p>
    <w:p w14:paraId="09582C5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(P*(R+0.6*t))/(E*t)</w:t>
      </w:r>
    </w:p>
    <w:p w14:paraId="22C21A3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(0.5*(449.0+0.6*3.0))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1.0*3.0)</w:t>
      </w:r>
    </w:p>
    <w:p w14:paraId="66FED0F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7.514 N./mm²</w:t>
      </w:r>
    </w:p>
    <w:p w14:paraId="073258F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369B41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% Elongation per Table UG-79-1 (50*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tnom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/</w:t>
      </w:r>
      <w:proofErr w:type="gramStart"/>
      <w:r w:rsidRPr="00F95D79">
        <w:rPr>
          <w:rFonts w:ascii="Arial" w:hAnsi="Courier New" w:cs="Courier New"/>
          <w:color w:val="000000"/>
          <w:sz w:val="18"/>
        </w:rPr>
        <w:t>Rf)*</w:t>
      </w:r>
      <w:proofErr w:type="gramEnd"/>
      <w:r w:rsidRPr="00F95D79">
        <w:rPr>
          <w:rFonts w:ascii="Arial" w:hAnsi="Courier New" w:cs="Courier New"/>
          <w:color w:val="000000"/>
          <w:sz w:val="18"/>
        </w:rPr>
        <w:t>(1-Rf/Ro)  0.333 %</w:t>
      </w:r>
    </w:p>
    <w:p w14:paraId="02D0C53B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Note: Please Check Requirements of Table UHA-44 for Elongation limits.</w:t>
      </w:r>
    </w:p>
    <w:p w14:paraId="766A705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F53E3E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SA-240 316, Min Metal Temp without impact per UHA-51:  -196 </w:t>
      </w:r>
      <w:r w:rsidRPr="00F95D79">
        <w:rPr>
          <w:rFonts w:ascii="Arial" w:hAnsi="Courier New" w:cs="Courier New"/>
          <w:i/>
          <w:color w:val="000000"/>
          <w:sz w:val="18"/>
        </w:rPr>
        <w:t>°</w:t>
      </w:r>
      <w:r w:rsidRPr="00F95D79">
        <w:rPr>
          <w:rFonts w:ascii="Arial" w:hAnsi="Courier New" w:cs="Courier New"/>
          <w:i/>
          <w:color w:val="000000"/>
          <w:sz w:val="18"/>
        </w:rPr>
        <w:t>C</w:t>
      </w:r>
    </w:p>
    <w:p w14:paraId="750ECC5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47A517B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Elements Suitable for Internal Pressure.</w:t>
      </w:r>
    </w:p>
    <w:p w14:paraId="3F74144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217374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F95D79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F95D79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18781F58" w14:textId="77777777" w:rsidR="00F95D79" w:rsidRDefault="00F95D79" w:rsidP="00F95D79">
      <w:pPr>
        <w:rPr>
          <w:rFonts w:ascii="Courier New" w:hAnsi="Courier New" w:cs="Courier New"/>
          <w:sz w:val="18"/>
        </w:rPr>
        <w:sectPr w:rsidR="00F95D79" w:rsidSect="003A51D6">
          <w:headerReference w:type="default" r:id="rId12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240281C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</w:rPr>
        <w:lastRenderedPageBreak/>
        <w:fldChar w:fldCharType="begin"/>
      </w:r>
      <w:r w:rsidRPr="00F95D79">
        <w:rPr>
          <w:rFonts w:ascii="Courier New" w:hAnsi="Courier New" w:cs="Courier New"/>
          <w:sz w:val="18"/>
        </w:rPr>
        <w:instrText xml:space="preserve"> TC "</w:instrText>
      </w:r>
      <w:bookmarkStart w:id="6" w:name="_Toc222496881"/>
      <w:r w:rsidRPr="00F95D79">
        <w:rPr>
          <w:rFonts w:ascii="Courier New" w:hAnsi="Courier New" w:cs="Courier New"/>
          <w:sz w:val="18"/>
        </w:rPr>
        <w:instrText>External Pressure Calculations:</w:instrText>
      </w:r>
      <w:bookmarkEnd w:id="6"/>
      <w:r w:rsidRPr="00F95D79">
        <w:rPr>
          <w:rFonts w:ascii="Courier New" w:hAnsi="Courier New" w:cs="Courier New"/>
          <w:sz w:val="18"/>
        </w:rPr>
        <w:instrText xml:space="preserve">" /f C </w:instrText>
      </w:r>
      <w:r w:rsidRPr="00F95D79">
        <w:rPr>
          <w:rFonts w:ascii="Courier New" w:hAnsi="Courier New" w:cs="Courier New"/>
          <w:sz w:val="18"/>
        </w:rPr>
        <w:fldChar w:fldCharType="end"/>
      </w:r>
    </w:p>
    <w:p w14:paraId="3D99935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External Pressure Calculation </w:t>
      </w:r>
      <w:proofErr w:type="gramStart"/>
      <w:r w:rsidRPr="00F95D79">
        <w:rPr>
          <w:rFonts w:ascii="Tahoma" w:hAnsi="Courier New" w:cs="Courier New"/>
          <w:b/>
          <w:color w:val="000000"/>
          <w:sz w:val="18"/>
          <w:u w:val="single"/>
        </w:rPr>
        <w:t>Results :</w:t>
      </w:r>
      <w:proofErr w:type="gramEnd"/>
    </w:p>
    <w:p w14:paraId="66000F7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90E1AB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External Pressure Calculations:</w:t>
      </w:r>
    </w:p>
    <w:p w14:paraId="4FD30A9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568701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 Section |    Outside </w:t>
      </w:r>
      <w:proofErr w:type="gramStart"/>
      <w:r>
        <w:rPr>
          <w:rFonts w:ascii="Courier New" w:hAnsi="Courier New" w:cs="Courier New"/>
          <w:sz w:val="18"/>
        </w:rPr>
        <w:t>|  Corroded</w:t>
      </w:r>
      <w:proofErr w:type="gramEnd"/>
      <w:r>
        <w:rPr>
          <w:rFonts w:ascii="Courier New" w:hAnsi="Courier New" w:cs="Courier New"/>
          <w:sz w:val="18"/>
        </w:rPr>
        <w:t xml:space="preserve"> |    Factor  |     Factor |</w:t>
      </w:r>
    </w:p>
    <w:p w14:paraId="20E4927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  To |     Length |   Diameter | Thickness |       A    |        B   |</w:t>
      </w:r>
    </w:p>
    <w:p w14:paraId="79B7C38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     mm. |        mm. |       mm. |            |     N./mm² |</w:t>
      </w:r>
    </w:p>
    <w:p w14:paraId="2D10411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</w:t>
      </w:r>
    </w:p>
    <w:p w14:paraId="40A55FA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No Calc |        ... |         3 |    No Calc |    No Calc |</w:t>
      </w:r>
    </w:p>
    <w:p w14:paraId="108C932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20|         50 |        327 |         3 |   0.010394 |    98.9477 |</w:t>
      </w:r>
    </w:p>
    <w:p w14:paraId="4D07AD5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706.449 |    1126.74 |         3 | 0.00026759 |    25.6883 |</w:t>
      </w:r>
    </w:p>
    <w:p w14:paraId="1541EBE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30|    4.99191 |    1130.39 |         3 </w:t>
      </w:r>
      <w:proofErr w:type="gramStart"/>
      <w:r>
        <w:rPr>
          <w:rFonts w:ascii="Courier New" w:hAnsi="Courier New" w:cs="Courier New"/>
          <w:sz w:val="18"/>
        </w:rPr>
        <w:t>|  0.0054666</w:t>
      </w:r>
      <w:proofErr w:type="gramEnd"/>
      <w:r>
        <w:rPr>
          <w:rFonts w:ascii="Courier New" w:hAnsi="Courier New" w:cs="Courier New"/>
          <w:sz w:val="18"/>
        </w:rPr>
        <w:t xml:space="preserve"> |    92.8731 |</w:t>
      </w:r>
    </w:p>
    <w:p w14:paraId="6AF09A0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30|    40|        456 |       1130 |         3 | 0.00047288 |    45.3961 |</w:t>
      </w:r>
    </w:p>
    <w:p w14:paraId="7538FD6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40|    50|    No Calc |        ... |        10 |    No Calc |    No Calc |</w:t>
      </w:r>
    </w:p>
    <w:p w14:paraId="77B7ACB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108 |        572 |         3 |  0.0031947 |    86.5975 |</w:t>
      </w:r>
    </w:p>
    <w:p w14:paraId="5B4D786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60|          7 |        572 |         3 |   0.021854 |    104.027 |</w:t>
      </w:r>
    </w:p>
    <w:p w14:paraId="702B286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4.99249 |    573.813 |         3 |   0.021011 |    103.811 |</w:t>
      </w:r>
    </w:p>
    <w:p w14:paraId="6A61C7F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1374.53 |    1218.51 |         3 | 0.00014001 |    13.4413 |</w:t>
      </w:r>
    </w:p>
    <w:p w14:paraId="191C116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997.779 |    1610.36 |         3 | 0.00017041 |    16.3596 |</w:t>
      </w:r>
    </w:p>
    <w:p w14:paraId="4A562E1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70|    4.99741 |    1612.09 |         3 |   0.003216 |    86.6818 |</w:t>
      </w:r>
    </w:p>
    <w:p w14:paraId="4DF6361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100 |       1612 |         3 |  0.0024223 |    82.9383 |</w:t>
      </w:r>
    </w:p>
    <w:p w14:paraId="13C36F9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1510 |       1612 |         3 | 0.00011383 |    10.9277 |</w:t>
      </w:r>
    </w:p>
    <w:p w14:paraId="0D2D152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80|        904 |       1612 |         3 |   0.000193 |     18.528 |</w:t>
      </w:r>
    </w:p>
    <w:p w14:paraId="5A8A594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80|    90|    No Calc |        ... |        14 |    No Calc |    No Calc |</w:t>
      </w:r>
    </w:p>
    <w:p w14:paraId="30FDED0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195 |        904 |         3 |   0.001308 |     73.751 |</w:t>
      </w:r>
    </w:p>
    <w:p w14:paraId="173C149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100|          5 |        904 |         3 </w:t>
      </w:r>
      <w:proofErr w:type="gramStart"/>
      <w:r>
        <w:rPr>
          <w:rFonts w:ascii="Courier New" w:hAnsi="Courier New" w:cs="Courier New"/>
          <w:sz w:val="18"/>
        </w:rPr>
        <w:t>|  0.0091683</w:t>
      </w:r>
      <w:proofErr w:type="gramEnd"/>
      <w:r>
        <w:rPr>
          <w:rFonts w:ascii="Courier New" w:hAnsi="Courier New" w:cs="Courier New"/>
          <w:sz w:val="18"/>
        </w:rPr>
        <w:t xml:space="preserve"> |    97.8841 |</w:t>
      </w:r>
    </w:p>
    <w:p w14:paraId="6543F82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</w:t>
      </w:r>
    </w:p>
    <w:p w14:paraId="5A8C344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150DF3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External Pressure Calculations:</w:t>
      </w:r>
    </w:p>
    <w:p w14:paraId="3B82875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FA3A4C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External |   External |        External |    External |</w:t>
      </w:r>
    </w:p>
    <w:p w14:paraId="23017D4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  To </w:t>
      </w:r>
      <w:proofErr w:type="gramStart"/>
      <w:r>
        <w:rPr>
          <w:rFonts w:ascii="Courier New" w:hAnsi="Courier New" w:cs="Courier New"/>
          <w:sz w:val="18"/>
        </w:rPr>
        <w:t>|  Actual</w:t>
      </w:r>
      <w:proofErr w:type="gramEnd"/>
      <w:r>
        <w:rPr>
          <w:rFonts w:ascii="Courier New" w:hAnsi="Courier New" w:cs="Courier New"/>
          <w:sz w:val="18"/>
        </w:rPr>
        <w:t xml:space="preserve"> T. | Required T.| Design Pressure |    M.A.W.P. |</w:t>
      </w:r>
    </w:p>
    <w:p w14:paraId="3057936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     mm. |        mm. |            bars |        bars |</w:t>
      </w:r>
    </w:p>
    <w:p w14:paraId="6111F73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</w:t>
      </w:r>
    </w:p>
    <w:p w14:paraId="53B6167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No Calc |             0.1 |     No Calc |</w:t>
      </w:r>
    </w:p>
    <w:p w14:paraId="53A74A9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20|          3 |    0.19212 |             0.1 |      12.103 |</w:t>
      </w:r>
    </w:p>
    <w:p w14:paraId="4F64D58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1.27187 |             0.1 |     0.85662 |</w:t>
      </w:r>
    </w:p>
    <w:p w14:paraId="7CF3DE7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30|          3 |    0.43542 |             0.1 |     3.08702 |</w:t>
      </w:r>
    </w:p>
    <w:p w14:paraId="0EFB11D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30|    40|          3 |    0.99796 |             0.1 |     1.60685 |</w:t>
      </w:r>
    </w:p>
    <w:p w14:paraId="19C0DFA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40|    50|         10 |    No Calc |             0.1 |     No Calc |</w:t>
      </w:r>
    </w:p>
    <w:p w14:paraId="6F29FA0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0.36718 |             0.1 |     6.05541 |</w:t>
      </w:r>
    </w:p>
    <w:p w14:paraId="72AFCE3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60|          3 |    0.20698 |             0.1 |     7.27422 |</w:t>
      </w:r>
    </w:p>
    <w:p w14:paraId="12CA24D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 0.2107 |             0.1 |     7.13086 |</w:t>
      </w:r>
    </w:p>
    <w:p w14:paraId="0906910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1.66204 |             0.1 |     0.43479 |</w:t>
      </w:r>
    </w:p>
    <w:p w14:paraId="3776BD4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1.72473 |             0.1 |     0.40042 |</w:t>
      </w:r>
    </w:p>
    <w:p w14:paraId="13C81CD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70|          3 |    0.59194 |             0.1 |     2.11938 |</w:t>
      </w:r>
    </w:p>
    <w:p w14:paraId="3BF871E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0.64382 |             0.1 |      2.0579 |</w:t>
      </w:r>
    </w:p>
    <w:p w14:paraId="7288618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2.02088 |             0.1 |     0.27114 |</w:t>
      </w:r>
    </w:p>
    <w:p w14:paraId="3DE3EA8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80|          3 |    1.63721 |             0.1 |     0.45972 |</w:t>
      </w:r>
    </w:p>
    <w:p w14:paraId="15134C7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80|    90|         14 |    No Calc |             0.1 |     No Calc |</w:t>
      </w:r>
    </w:p>
    <w:p w14:paraId="5E0206D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0.61369 |             0.1 |     3.26313 |</w:t>
      </w:r>
    </w:p>
    <w:p w14:paraId="246320F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100|          3 |    0.32711 |             0.1 |      4.3309 |</w:t>
      </w:r>
    </w:p>
    <w:p w14:paraId="156C47C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</w:t>
      </w:r>
    </w:p>
    <w:p w14:paraId="1D4F4CC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Minimum                                                      0.271</w:t>
      </w:r>
    </w:p>
    <w:p w14:paraId="24EBB20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222D374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External Pressure Calculations:</w:t>
      </w:r>
    </w:p>
    <w:p w14:paraId="15BD69E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3B0CE4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Actual Length | Allowable Length | Ring Inertia | Ring Inertia |</w:t>
      </w:r>
    </w:p>
    <w:p w14:paraId="0396522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  To | Bet. Stiffeners </w:t>
      </w:r>
      <w:proofErr w:type="gramStart"/>
      <w:r>
        <w:rPr>
          <w:rFonts w:ascii="Courier New" w:hAnsi="Courier New" w:cs="Courier New"/>
          <w:sz w:val="18"/>
        </w:rPr>
        <w:t>|  Bet</w:t>
      </w:r>
      <w:proofErr w:type="gramEnd"/>
      <w:r>
        <w:rPr>
          <w:rFonts w:ascii="Courier New" w:hAnsi="Courier New" w:cs="Courier New"/>
          <w:sz w:val="18"/>
        </w:rPr>
        <w:t>. Stiffeners |     Required |    Available |</w:t>
      </w:r>
    </w:p>
    <w:p w14:paraId="58E17D1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          mm. |              mm. |        cm**4 |        cm**4 |</w:t>
      </w:r>
    </w:p>
    <w:p w14:paraId="654ABAE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</w:t>
      </w:r>
    </w:p>
    <w:p w14:paraId="39162B7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No Calc |          No Calc |      No Calc |      No Calc |</w:t>
      </w:r>
    </w:p>
    <w:p w14:paraId="4772C46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20|              50 |          4811.25 |   0.00062658 |      9.67321 |</w:t>
      </w:r>
    </w:p>
    <w:p w14:paraId="5C3C11E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706.449 |          706.449 |      No Calc |      No Calc |</w:t>
      </w:r>
    </w:p>
    <w:p w14:paraId="1719FBC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Ring|    30|         4.99191 |          4.99191 |      0.36588 |       20.652 |</w:t>
      </w:r>
    </w:p>
    <w:p w14:paraId="090023B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30|    40|             456 |           6566.1 |      No Calc |      No Calc |</w:t>
      </w:r>
    </w:p>
    <w:p w14:paraId="3CF3EEB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40|    50|         No Calc |          No Calc |      No Calc |      No Calc |</w:t>
      </w:r>
    </w:p>
    <w:p w14:paraId="362272A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   108 |          4021.26 |      No Calc |      No Calc |</w:t>
      </w:r>
    </w:p>
    <w:p w14:paraId="79EC7F3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60|               7 |          487.092 |    0.0077134 |      17.0396 |</w:t>
      </w:r>
    </w:p>
    <w:p w14:paraId="1606130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4.99249 |          4.99249 |      No Calc |      No Calc |</w:t>
      </w:r>
    </w:p>
    <w:p w14:paraId="1E79FFA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1374.53 |          1374.53 |     0.093369 |      17.0481 |</w:t>
      </w:r>
    </w:p>
    <w:p w14:paraId="59DB051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997.779 |          997.779 |      1.53939 |      18.2173 |</w:t>
      </w:r>
    </w:p>
    <w:p w14:paraId="009AED6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70|         4.99741 |          4.99741 |       1.5006 |      19.1386 |</w:t>
      </w:r>
    </w:p>
    <w:p w14:paraId="6777302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   100 |          2398.86 |      No Calc |      No Calc |</w:t>
      </w:r>
    </w:p>
    <w:p w14:paraId="55E9165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  1510 |          3984.95 |      2.40723 |      18.3065 |</w:t>
      </w:r>
    </w:p>
    <w:p w14:paraId="39F4181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80|             904 |          3985.66 |      3.60856 |      18.3065 |</w:t>
      </w:r>
    </w:p>
    <w:p w14:paraId="63A4C15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80|    90|         No Calc |          No Calc |      No Calc |      No Calc |</w:t>
      </w:r>
    </w:p>
    <w:p w14:paraId="0FB3EE4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   195 |          5498.92 |      No Calc |      No Calc |</w:t>
      </w:r>
    </w:p>
    <w:p w14:paraId="39DBE26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100|               5 |          216.544 |     0.052954 |      4.51783 |</w:t>
      </w:r>
    </w:p>
    <w:p w14:paraId="7A27341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</w:t>
      </w:r>
    </w:p>
    <w:p w14:paraId="35C4057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6CDF21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Elements Suitable for External Pressure.</w:t>
      </w:r>
    </w:p>
    <w:p w14:paraId="2601F2A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E0B2BB1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ASME Code, Section VIII Division 1, 2017</w:t>
      </w:r>
    </w:p>
    <w:p w14:paraId="6971CD4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22208B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Cone From 20 to Ring 2-1 Ext. Chart: HA-2 at 50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3C98227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EE537F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F95D79">
        <w:rPr>
          <w:rFonts w:ascii="Arial" w:hAnsi="Courier New" w:cs="Courier New"/>
          <w:color w:val="000000"/>
          <w:sz w:val="18"/>
        </w:rPr>
        <w:t>°</w:t>
      </w:r>
      <w:r w:rsidRPr="00F95D79">
        <w:rPr>
          <w:rFonts w:ascii="Arial" w:hAnsi="Courier New" w:cs="Courier New"/>
          <w:color w:val="000000"/>
          <w:sz w:val="18"/>
        </w:rPr>
        <w:t xml:space="preserve">C  </w:t>
      </w:r>
      <w:proofErr w:type="gramStart"/>
      <w:r w:rsidRPr="00F95D79">
        <w:rPr>
          <w:rFonts w:ascii="Arial" w:hAnsi="Courier New" w:cs="Courier New"/>
          <w:color w:val="000000"/>
          <w:sz w:val="18"/>
        </w:rPr>
        <w:t xml:space="preserve">  :</w:t>
      </w:r>
      <w:proofErr w:type="gramEnd"/>
      <w:r w:rsidRPr="00F95D79">
        <w:rPr>
          <w:rFonts w:ascii="Arial" w:hAnsi="Courier New" w:cs="Courier New"/>
          <w:color w:val="000000"/>
          <w:sz w:val="18"/>
        </w:rPr>
        <w:t xml:space="preserve">   0.192E+09 KPa.</w:t>
      </w:r>
    </w:p>
    <w:p w14:paraId="0FB9AD7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6CA488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5D6AD53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55681CA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2.818    1126.74      706.45    399.82    </w:t>
      </w:r>
      <w:proofErr w:type="gramStart"/>
      <w:r>
        <w:rPr>
          <w:rFonts w:ascii="Courier New" w:hAnsi="Courier New" w:cs="Courier New"/>
          <w:sz w:val="18"/>
        </w:rPr>
        <w:t>0.6270  0.0002676</w:t>
      </w:r>
      <w:proofErr w:type="gramEnd"/>
      <w:r>
        <w:rPr>
          <w:rFonts w:ascii="Courier New" w:hAnsi="Courier New" w:cs="Courier New"/>
          <w:sz w:val="18"/>
        </w:rPr>
        <w:t xml:space="preserve">    25.69</w:t>
      </w:r>
    </w:p>
    <w:p w14:paraId="4AD947F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(4*25.6883)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3*399.8153) = 0.8566 bars</w:t>
      </w:r>
    </w:p>
    <w:p w14:paraId="6D5025E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DB023E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Note: The cone thickness used in the calculation has been modified</w:t>
      </w:r>
    </w:p>
    <w:p w14:paraId="32B7D2F1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 xml:space="preserve">      per UG-33(f), </w:t>
      </w:r>
      <w:proofErr w:type="spellStart"/>
      <w:r w:rsidRPr="00F95D79">
        <w:rPr>
          <w:rFonts w:ascii="Arial" w:hAnsi="Courier New" w:cs="Courier New"/>
          <w:color w:val="0000FF"/>
          <w:sz w:val="18"/>
        </w:rPr>
        <w:t>te</w:t>
      </w:r>
      <w:proofErr w:type="spellEnd"/>
      <w:r w:rsidRPr="00F95D79">
        <w:rPr>
          <w:rFonts w:ascii="Arial" w:hAnsi="Courier New" w:cs="Courier New"/>
          <w:color w:val="0000FF"/>
          <w:sz w:val="18"/>
        </w:rPr>
        <w:t xml:space="preserve"> = t * cos(alpha).</w:t>
      </w:r>
    </w:p>
    <w:p w14:paraId="7305180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8A79C1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Required Thickness (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Tca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):</w:t>
      </w:r>
    </w:p>
    <w:p w14:paraId="752D650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65692CE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1.195    1126.74      706.45    943.05    </w:t>
      </w:r>
      <w:proofErr w:type="gramStart"/>
      <w:r>
        <w:rPr>
          <w:rFonts w:ascii="Courier New" w:hAnsi="Courier New" w:cs="Courier New"/>
          <w:sz w:val="18"/>
        </w:rPr>
        <w:t>0.6270  0.0000737</w:t>
      </w:r>
      <w:proofErr w:type="gramEnd"/>
      <w:r>
        <w:rPr>
          <w:rFonts w:ascii="Courier New" w:hAnsi="Courier New" w:cs="Courier New"/>
          <w:sz w:val="18"/>
        </w:rPr>
        <w:t xml:space="preserve">     7.07</w:t>
      </w:r>
    </w:p>
    <w:p w14:paraId="65CF580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(4*7.0738)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3*943.0535) = 0.1 bars</w:t>
      </w:r>
    </w:p>
    <w:p w14:paraId="42D2959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1AB109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Note: The cone thickness used in the calculation has been modified</w:t>
      </w:r>
    </w:p>
    <w:p w14:paraId="2506D3C4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 xml:space="preserve">      per UG-33(f), </w:t>
      </w:r>
      <w:proofErr w:type="spellStart"/>
      <w:r w:rsidRPr="00F95D79">
        <w:rPr>
          <w:rFonts w:ascii="Arial" w:hAnsi="Courier New" w:cs="Courier New"/>
          <w:color w:val="0000FF"/>
          <w:sz w:val="18"/>
        </w:rPr>
        <w:t>te</w:t>
      </w:r>
      <w:proofErr w:type="spellEnd"/>
      <w:r w:rsidRPr="00F95D79">
        <w:rPr>
          <w:rFonts w:ascii="Arial" w:hAnsi="Courier New" w:cs="Courier New"/>
          <w:color w:val="0000FF"/>
          <w:sz w:val="18"/>
        </w:rPr>
        <w:t xml:space="preserve"> = t * cos(alpha).</w:t>
      </w:r>
    </w:p>
    <w:p w14:paraId="41D6730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24566B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Cone From Ring 2-1 to 30 Ext. Chart: HA-2 at 50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0E917D2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5B8E79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A4D746C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30 to 40 Ext. Chart: HA-2 at 50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2277C55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198300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F95D79">
        <w:rPr>
          <w:rFonts w:ascii="Arial" w:hAnsi="Courier New" w:cs="Courier New"/>
          <w:color w:val="000000"/>
          <w:sz w:val="18"/>
        </w:rPr>
        <w:t>°</w:t>
      </w:r>
      <w:r w:rsidRPr="00F95D79">
        <w:rPr>
          <w:rFonts w:ascii="Arial" w:hAnsi="Courier New" w:cs="Courier New"/>
          <w:color w:val="000000"/>
          <w:sz w:val="18"/>
        </w:rPr>
        <w:t xml:space="preserve">C  </w:t>
      </w:r>
      <w:proofErr w:type="gramStart"/>
      <w:r w:rsidRPr="00F95D79">
        <w:rPr>
          <w:rFonts w:ascii="Arial" w:hAnsi="Courier New" w:cs="Courier New"/>
          <w:color w:val="000000"/>
          <w:sz w:val="18"/>
        </w:rPr>
        <w:t xml:space="preserve">  :</w:t>
      </w:r>
      <w:proofErr w:type="gramEnd"/>
      <w:r w:rsidRPr="00F95D79">
        <w:rPr>
          <w:rFonts w:ascii="Arial" w:hAnsi="Courier New" w:cs="Courier New"/>
          <w:color w:val="000000"/>
          <w:sz w:val="18"/>
        </w:rPr>
        <w:t xml:space="preserve">   0.192E+09 KPa.</w:t>
      </w:r>
    </w:p>
    <w:p w14:paraId="3B5F6D0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F39700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358926D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3CFABF3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3.000    1130.00      456.00    376.67    </w:t>
      </w:r>
      <w:proofErr w:type="gramStart"/>
      <w:r>
        <w:rPr>
          <w:rFonts w:ascii="Courier New" w:hAnsi="Courier New" w:cs="Courier New"/>
          <w:sz w:val="18"/>
        </w:rPr>
        <w:t>0.4035  0.0004729</w:t>
      </w:r>
      <w:proofErr w:type="gramEnd"/>
      <w:r>
        <w:rPr>
          <w:rFonts w:ascii="Courier New" w:hAnsi="Courier New" w:cs="Courier New"/>
          <w:sz w:val="18"/>
        </w:rPr>
        <w:t xml:space="preserve">    45.40</w:t>
      </w:r>
    </w:p>
    <w:p w14:paraId="3A0AE75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(4*45.3961)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3*376.6667) = 1.6068 bars</w:t>
      </w:r>
    </w:p>
    <w:p w14:paraId="5C3F1DF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5F4D5F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Required Thickness (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Tca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):</w:t>
      </w:r>
    </w:p>
    <w:p w14:paraId="616400D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74F0914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0.998    1130.00      456.00   1132.32    </w:t>
      </w:r>
      <w:proofErr w:type="gramStart"/>
      <w:r>
        <w:rPr>
          <w:rFonts w:ascii="Courier New" w:hAnsi="Courier New" w:cs="Courier New"/>
          <w:sz w:val="18"/>
        </w:rPr>
        <w:t>0.4035  0.0000885</w:t>
      </w:r>
      <w:proofErr w:type="gramEnd"/>
      <w:r>
        <w:rPr>
          <w:rFonts w:ascii="Courier New" w:hAnsi="Courier New" w:cs="Courier New"/>
          <w:sz w:val="18"/>
        </w:rPr>
        <w:t xml:space="preserve">     8.49</w:t>
      </w:r>
    </w:p>
    <w:p w14:paraId="2A69E72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(4*8.4934)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3*1132.3154) = 0.1 bars</w:t>
      </w:r>
    </w:p>
    <w:p w14:paraId="2D76D10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0A7D7A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Maximum Stiffened Length (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Slen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):</w:t>
      </w:r>
    </w:p>
    <w:p w14:paraId="1736660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2218E36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3.000    1130.00     6566.10    376.67    </w:t>
      </w:r>
      <w:proofErr w:type="gramStart"/>
      <w:r>
        <w:rPr>
          <w:rFonts w:ascii="Courier New" w:hAnsi="Courier New" w:cs="Courier New"/>
          <w:sz w:val="18"/>
        </w:rPr>
        <w:t>5.8107  0.0000295</w:t>
      </w:r>
      <w:proofErr w:type="gramEnd"/>
      <w:r>
        <w:rPr>
          <w:rFonts w:ascii="Courier New" w:hAnsi="Courier New" w:cs="Courier New"/>
          <w:sz w:val="18"/>
        </w:rPr>
        <w:t xml:space="preserve">     2.83</w:t>
      </w:r>
    </w:p>
    <w:p w14:paraId="20251F7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(4*2.8274)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3*376.6667) = 0.1001 bars</w:t>
      </w:r>
    </w:p>
    <w:p w14:paraId="202A470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E50A0A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Welded Flat Head</w:t>
      </w:r>
    </w:p>
    <w:p w14:paraId="04F5C5C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D6471E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lastRenderedPageBreak/>
        <w:t>Note: This element's required thickness was computed in the internal</w:t>
      </w:r>
    </w:p>
    <w:p w14:paraId="3899E4BC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    Pressure Report using the maximum of the Internal and External</w:t>
      </w:r>
    </w:p>
    <w:p w14:paraId="384D762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    pressures.</w:t>
      </w:r>
    </w:p>
    <w:p w14:paraId="4561FE4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3191C4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50 to Ring 5-1 Ext. Chart: HA-2 at 50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10D161A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51829A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F95D79">
        <w:rPr>
          <w:rFonts w:ascii="Arial" w:hAnsi="Courier New" w:cs="Courier New"/>
          <w:color w:val="000000"/>
          <w:sz w:val="18"/>
        </w:rPr>
        <w:t>°</w:t>
      </w:r>
      <w:r w:rsidRPr="00F95D79">
        <w:rPr>
          <w:rFonts w:ascii="Arial" w:hAnsi="Courier New" w:cs="Courier New"/>
          <w:color w:val="000000"/>
          <w:sz w:val="18"/>
        </w:rPr>
        <w:t xml:space="preserve">C  </w:t>
      </w:r>
      <w:proofErr w:type="gramStart"/>
      <w:r w:rsidRPr="00F95D79">
        <w:rPr>
          <w:rFonts w:ascii="Arial" w:hAnsi="Courier New" w:cs="Courier New"/>
          <w:color w:val="000000"/>
          <w:sz w:val="18"/>
        </w:rPr>
        <w:t xml:space="preserve">  :</w:t>
      </w:r>
      <w:proofErr w:type="gramEnd"/>
      <w:r w:rsidRPr="00F95D79">
        <w:rPr>
          <w:rFonts w:ascii="Arial" w:hAnsi="Courier New" w:cs="Courier New"/>
          <w:color w:val="000000"/>
          <w:sz w:val="18"/>
        </w:rPr>
        <w:t xml:space="preserve">   0.192E+09 KPa.</w:t>
      </w:r>
    </w:p>
    <w:p w14:paraId="29A0F9A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569B4F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6558792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630118E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3.000     572.00      108.00    190.67    </w:t>
      </w:r>
      <w:proofErr w:type="gramStart"/>
      <w:r>
        <w:rPr>
          <w:rFonts w:ascii="Courier New" w:hAnsi="Courier New" w:cs="Courier New"/>
          <w:sz w:val="18"/>
        </w:rPr>
        <w:t>0.1888  0.0031947</w:t>
      </w:r>
      <w:proofErr w:type="gramEnd"/>
      <w:r>
        <w:rPr>
          <w:rFonts w:ascii="Courier New" w:hAnsi="Courier New" w:cs="Courier New"/>
          <w:sz w:val="18"/>
        </w:rPr>
        <w:t xml:space="preserve">    86.60</w:t>
      </w:r>
    </w:p>
    <w:p w14:paraId="01E3D83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(4*86.5975)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3*190.6667) = 6.0554 bars</w:t>
      </w:r>
    </w:p>
    <w:p w14:paraId="79EAAF3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B5DF13B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Required Thickness (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Tca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):</w:t>
      </w:r>
    </w:p>
    <w:p w14:paraId="612FF22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5C84A95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0.367     572.00      108.00   1557.80    </w:t>
      </w:r>
      <w:proofErr w:type="gramStart"/>
      <w:r>
        <w:rPr>
          <w:rFonts w:ascii="Courier New" w:hAnsi="Courier New" w:cs="Courier New"/>
          <w:sz w:val="18"/>
        </w:rPr>
        <w:t>0.1888  0.0001217</w:t>
      </w:r>
      <w:proofErr w:type="gramEnd"/>
      <w:r>
        <w:rPr>
          <w:rFonts w:ascii="Courier New" w:hAnsi="Courier New" w:cs="Courier New"/>
          <w:sz w:val="18"/>
        </w:rPr>
        <w:t xml:space="preserve">    11.68</w:t>
      </w:r>
    </w:p>
    <w:p w14:paraId="6D4940A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(4*11.6846)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3*1557.8004) = 0.1 bars</w:t>
      </w:r>
    </w:p>
    <w:p w14:paraId="1EE7A3E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FA8B094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Maximum Stiffened Length (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Slen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):</w:t>
      </w:r>
    </w:p>
    <w:p w14:paraId="012411A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5EF2AC9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3.000     572.00     4021.26    190.67    </w:t>
      </w:r>
      <w:proofErr w:type="gramStart"/>
      <w:r>
        <w:rPr>
          <w:rFonts w:ascii="Courier New" w:hAnsi="Courier New" w:cs="Courier New"/>
          <w:sz w:val="18"/>
        </w:rPr>
        <w:t>7.0302  0.0000649</w:t>
      </w:r>
      <w:proofErr w:type="gramEnd"/>
      <w:r>
        <w:rPr>
          <w:rFonts w:ascii="Courier New" w:hAnsi="Courier New" w:cs="Courier New"/>
          <w:sz w:val="18"/>
        </w:rPr>
        <w:t xml:space="preserve">     6.23</w:t>
      </w:r>
    </w:p>
    <w:p w14:paraId="438F492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(4*6.2274)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3*190.6667) = 0.4355 bars</w:t>
      </w:r>
    </w:p>
    <w:p w14:paraId="6F3F190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035100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Cone From 60 to Ring 6-1 Ext. Chart: HA-2 at 50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0FF732B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84480C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03ACBB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Cone From Ring 6-1 to Ring 6-2 Ext. Chart: HA-2 at 50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6AE0095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1B97B5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F95D79">
        <w:rPr>
          <w:rFonts w:ascii="Arial" w:hAnsi="Courier New" w:cs="Courier New"/>
          <w:color w:val="000000"/>
          <w:sz w:val="18"/>
        </w:rPr>
        <w:t>°</w:t>
      </w:r>
      <w:r w:rsidRPr="00F95D79">
        <w:rPr>
          <w:rFonts w:ascii="Arial" w:hAnsi="Courier New" w:cs="Courier New"/>
          <w:color w:val="000000"/>
          <w:sz w:val="18"/>
        </w:rPr>
        <w:t xml:space="preserve">C  </w:t>
      </w:r>
      <w:proofErr w:type="gramStart"/>
      <w:r w:rsidRPr="00F95D79">
        <w:rPr>
          <w:rFonts w:ascii="Arial" w:hAnsi="Courier New" w:cs="Courier New"/>
          <w:color w:val="000000"/>
          <w:sz w:val="18"/>
        </w:rPr>
        <w:t xml:space="preserve">  :</w:t>
      </w:r>
      <w:proofErr w:type="gramEnd"/>
      <w:r w:rsidRPr="00F95D79">
        <w:rPr>
          <w:rFonts w:ascii="Arial" w:hAnsi="Courier New" w:cs="Courier New"/>
          <w:color w:val="000000"/>
          <w:sz w:val="18"/>
        </w:rPr>
        <w:t xml:space="preserve">   0.192E+09 KPa.</w:t>
      </w:r>
    </w:p>
    <w:p w14:paraId="4DCFD47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9CEA1B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205E1EE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7A24BD9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2.956    1218.51     1374.53    412.17    </w:t>
      </w:r>
      <w:proofErr w:type="gramStart"/>
      <w:r>
        <w:rPr>
          <w:rFonts w:ascii="Courier New" w:hAnsi="Courier New" w:cs="Courier New"/>
          <w:sz w:val="18"/>
        </w:rPr>
        <w:t>1.1280  0.0001400</w:t>
      </w:r>
      <w:proofErr w:type="gramEnd"/>
      <w:r>
        <w:rPr>
          <w:rFonts w:ascii="Courier New" w:hAnsi="Courier New" w:cs="Courier New"/>
          <w:sz w:val="18"/>
        </w:rPr>
        <w:t xml:space="preserve">    13.44</w:t>
      </w:r>
    </w:p>
    <w:p w14:paraId="2548960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(4*13.4413)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3*412.1667) = 0.4348 bars</w:t>
      </w:r>
    </w:p>
    <w:p w14:paraId="37B6DA2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BC12EDC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Note: The cone thickness used in the calculation has been modified</w:t>
      </w:r>
    </w:p>
    <w:p w14:paraId="10FFB1F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 xml:space="preserve">      per UG-33(f), </w:t>
      </w:r>
      <w:proofErr w:type="spellStart"/>
      <w:r w:rsidRPr="00F95D79">
        <w:rPr>
          <w:rFonts w:ascii="Arial" w:hAnsi="Courier New" w:cs="Courier New"/>
          <w:color w:val="0000FF"/>
          <w:sz w:val="18"/>
        </w:rPr>
        <w:t>te</w:t>
      </w:r>
      <w:proofErr w:type="spellEnd"/>
      <w:r w:rsidRPr="00F95D79">
        <w:rPr>
          <w:rFonts w:ascii="Arial" w:hAnsi="Courier New" w:cs="Courier New"/>
          <w:color w:val="0000FF"/>
          <w:sz w:val="18"/>
        </w:rPr>
        <w:t xml:space="preserve"> = t * cos(alpha).</w:t>
      </w:r>
    </w:p>
    <w:p w14:paraId="0E4F4DC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BB8591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Required Thickness (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Tca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):</w:t>
      </w:r>
    </w:p>
    <w:p w14:paraId="5371328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53A7957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1.638    1218.51     1374.53    743.97    </w:t>
      </w:r>
      <w:proofErr w:type="gramStart"/>
      <w:r>
        <w:rPr>
          <w:rFonts w:ascii="Courier New" w:hAnsi="Courier New" w:cs="Courier New"/>
          <w:sz w:val="18"/>
        </w:rPr>
        <w:t>1.1280  0.0000581</w:t>
      </w:r>
      <w:proofErr w:type="gramEnd"/>
      <w:r>
        <w:rPr>
          <w:rFonts w:ascii="Courier New" w:hAnsi="Courier New" w:cs="Courier New"/>
          <w:sz w:val="18"/>
        </w:rPr>
        <w:t xml:space="preserve">     5.58</w:t>
      </w:r>
    </w:p>
    <w:p w14:paraId="1736E38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(4*5.5803)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3*743.9673) = 0.1 bars</w:t>
      </w:r>
    </w:p>
    <w:p w14:paraId="7C9AC61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A86849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Note: The cone thickness used in the calculation has been modified</w:t>
      </w:r>
    </w:p>
    <w:p w14:paraId="326B9BA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 xml:space="preserve">      per UG-33(f), </w:t>
      </w:r>
      <w:proofErr w:type="spellStart"/>
      <w:r w:rsidRPr="00F95D79">
        <w:rPr>
          <w:rFonts w:ascii="Arial" w:hAnsi="Courier New" w:cs="Courier New"/>
          <w:color w:val="0000FF"/>
          <w:sz w:val="18"/>
        </w:rPr>
        <w:t>te</w:t>
      </w:r>
      <w:proofErr w:type="spellEnd"/>
      <w:r w:rsidRPr="00F95D79">
        <w:rPr>
          <w:rFonts w:ascii="Arial" w:hAnsi="Courier New" w:cs="Courier New"/>
          <w:color w:val="0000FF"/>
          <w:sz w:val="18"/>
        </w:rPr>
        <w:t xml:space="preserve"> = t * cos(alpha).</w:t>
      </w:r>
    </w:p>
    <w:p w14:paraId="55EE920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03F7BF1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Cone From Ring 6-2 to Ring 6-3 Ext. Chart: HA-2 at 50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080A7B7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289F88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F95D79">
        <w:rPr>
          <w:rFonts w:ascii="Arial" w:hAnsi="Courier New" w:cs="Courier New"/>
          <w:color w:val="000000"/>
          <w:sz w:val="18"/>
        </w:rPr>
        <w:t>°</w:t>
      </w:r>
      <w:r w:rsidRPr="00F95D79">
        <w:rPr>
          <w:rFonts w:ascii="Arial" w:hAnsi="Courier New" w:cs="Courier New"/>
          <w:color w:val="000000"/>
          <w:sz w:val="18"/>
        </w:rPr>
        <w:t xml:space="preserve">C  </w:t>
      </w:r>
      <w:proofErr w:type="gramStart"/>
      <w:r w:rsidRPr="00F95D79">
        <w:rPr>
          <w:rFonts w:ascii="Arial" w:hAnsi="Courier New" w:cs="Courier New"/>
          <w:color w:val="000000"/>
          <w:sz w:val="18"/>
        </w:rPr>
        <w:t xml:space="preserve">  :</w:t>
      </w:r>
      <w:proofErr w:type="gramEnd"/>
      <w:r w:rsidRPr="00F95D79">
        <w:rPr>
          <w:rFonts w:ascii="Arial" w:hAnsi="Courier New" w:cs="Courier New"/>
          <w:color w:val="000000"/>
          <w:sz w:val="18"/>
        </w:rPr>
        <w:t xml:space="preserve">   0.192E+09 KPa.</w:t>
      </w:r>
    </w:p>
    <w:p w14:paraId="45C4236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083A86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30BB211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0CC0C14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2.956    1610.36      997.78    544.71    </w:t>
      </w:r>
      <w:proofErr w:type="gramStart"/>
      <w:r>
        <w:rPr>
          <w:rFonts w:ascii="Courier New" w:hAnsi="Courier New" w:cs="Courier New"/>
          <w:sz w:val="18"/>
        </w:rPr>
        <w:t>0.6196  0.0001704</w:t>
      </w:r>
      <w:proofErr w:type="gramEnd"/>
      <w:r>
        <w:rPr>
          <w:rFonts w:ascii="Courier New" w:hAnsi="Courier New" w:cs="Courier New"/>
          <w:sz w:val="18"/>
        </w:rPr>
        <w:t xml:space="preserve">    16.36</w:t>
      </w:r>
    </w:p>
    <w:p w14:paraId="1F80019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(4*16.3596)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3*544.7132) = 0.4004 bars</w:t>
      </w:r>
    </w:p>
    <w:p w14:paraId="16D744B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2AF284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Note: The cone thickness used in the calculation has been modified</w:t>
      </w:r>
    </w:p>
    <w:p w14:paraId="0920F5B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 xml:space="preserve">      per UG-33(f), </w:t>
      </w:r>
      <w:proofErr w:type="spellStart"/>
      <w:r w:rsidRPr="00F95D79">
        <w:rPr>
          <w:rFonts w:ascii="Arial" w:hAnsi="Courier New" w:cs="Courier New"/>
          <w:color w:val="0000FF"/>
          <w:sz w:val="18"/>
        </w:rPr>
        <w:t>te</w:t>
      </w:r>
      <w:proofErr w:type="spellEnd"/>
      <w:r w:rsidRPr="00F95D79">
        <w:rPr>
          <w:rFonts w:ascii="Arial" w:hAnsi="Courier New" w:cs="Courier New"/>
          <w:color w:val="0000FF"/>
          <w:sz w:val="18"/>
        </w:rPr>
        <w:t xml:space="preserve"> = t * cos(alpha).</w:t>
      </w:r>
    </w:p>
    <w:p w14:paraId="20FEB31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93BBD9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Required Thickness (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Tca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):</w:t>
      </w:r>
    </w:p>
    <w:p w14:paraId="435311F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66710EF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1.700    1610.36      997.78    947.48    </w:t>
      </w:r>
      <w:proofErr w:type="gramStart"/>
      <w:r>
        <w:rPr>
          <w:rFonts w:ascii="Courier New" w:hAnsi="Courier New" w:cs="Courier New"/>
          <w:sz w:val="18"/>
        </w:rPr>
        <w:t>0.6196  0.0000740</w:t>
      </w:r>
      <w:proofErr w:type="gramEnd"/>
      <w:r>
        <w:rPr>
          <w:rFonts w:ascii="Courier New" w:hAnsi="Courier New" w:cs="Courier New"/>
          <w:sz w:val="18"/>
        </w:rPr>
        <w:t xml:space="preserve">     7.11</w:t>
      </w:r>
    </w:p>
    <w:p w14:paraId="505825A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(4*7.1067)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3*947.4755) = 0.1 bars</w:t>
      </w:r>
    </w:p>
    <w:p w14:paraId="79083C1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52494B4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Note: The cone thickness used in the calculation has been modified</w:t>
      </w:r>
    </w:p>
    <w:p w14:paraId="2BFAA02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 xml:space="preserve">      per UG-33(f), </w:t>
      </w:r>
      <w:proofErr w:type="spellStart"/>
      <w:r w:rsidRPr="00F95D79">
        <w:rPr>
          <w:rFonts w:ascii="Arial" w:hAnsi="Courier New" w:cs="Courier New"/>
          <w:color w:val="0000FF"/>
          <w:sz w:val="18"/>
        </w:rPr>
        <w:t>te</w:t>
      </w:r>
      <w:proofErr w:type="spellEnd"/>
      <w:r w:rsidRPr="00F95D79">
        <w:rPr>
          <w:rFonts w:ascii="Arial" w:hAnsi="Courier New" w:cs="Courier New"/>
          <w:color w:val="0000FF"/>
          <w:sz w:val="18"/>
        </w:rPr>
        <w:t xml:space="preserve"> = t * cos(alpha).</w:t>
      </w:r>
    </w:p>
    <w:p w14:paraId="27E3602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952F29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Cone From Ring 6-3 to 70 Ext. Chart: HA-2 at 50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4ECA92D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DF140A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0252E1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</w:t>
      </w:r>
      <w:proofErr w:type="gramStart"/>
      <w:r w:rsidRPr="00F95D79">
        <w:rPr>
          <w:rFonts w:ascii="Tahoma" w:hAnsi="Courier New" w:cs="Courier New"/>
          <w:b/>
          <w:color w:val="000000"/>
          <w:sz w:val="18"/>
          <w:u w:val="single"/>
        </w:rPr>
        <w:t>From</w:t>
      </w:r>
      <w:proofErr w:type="gramEnd"/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 Ring 7-1 to Ring 7-2 Ext. Chart: HA-2 at 50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2CED87F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FF8F21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F95D79">
        <w:rPr>
          <w:rFonts w:ascii="Arial" w:hAnsi="Courier New" w:cs="Courier New"/>
          <w:color w:val="000000"/>
          <w:sz w:val="18"/>
        </w:rPr>
        <w:t>°</w:t>
      </w:r>
      <w:r w:rsidRPr="00F95D79">
        <w:rPr>
          <w:rFonts w:ascii="Arial" w:hAnsi="Courier New" w:cs="Courier New"/>
          <w:color w:val="000000"/>
          <w:sz w:val="18"/>
        </w:rPr>
        <w:t xml:space="preserve">C  </w:t>
      </w:r>
      <w:proofErr w:type="gramStart"/>
      <w:r w:rsidRPr="00F95D79">
        <w:rPr>
          <w:rFonts w:ascii="Arial" w:hAnsi="Courier New" w:cs="Courier New"/>
          <w:color w:val="000000"/>
          <w:sz w:val="18"/>
        </w:rPr>
        <w:t xml:space="preserve">  :</w:t>
      </w:r>
      <w:proofErr w:type="gramEnd"/>
      <w:r w:rsidRPr="00F95D79">
        <w:rPr>
          <w:rFonts w:ascii="Arial" w:hAnsi="Courier New" w:cs="Courier New"/>
          <w:color w:val="000000"/>
          <w:sz w:val="18"/>
        </w:rPr>
        <w:t xml:space="preserve">   0.192E+09 KPa.</w:t>
      </w:r>
    </w:p>
    <w:p w14:paraId="300602E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88EE8B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0815C96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5CE9320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3.000    1612.00     1510.00    537.33    </w:t>
      </w:r>
      <w:proofErr w:type="gramStart"/>
      <w:r>
        <w:rPr>
          <w:rFonts w:ascii="Courier New" w:hAnsi="Courier New" w:cs="Courier New"/>
          <w:sz w:val="18"/>
        </w:rPr>
        <w:t>0.9367  0.0001138</w:t>
      </w:r>
      <w:proofErr w:type="gramEnd"/>
      <w:r>
        <w:rPr>
          <w:rFonts w:ascii="Courier New" w:hAnsi="Courier New" w:cs="Courier New"/>
          <w:sz w:val="18"/>
        </w:rPr>
        <w:t xml:space="preserve">    10.93</w:t>
      </w:r>
    </w:p>
    <w:p w14:paraId="04F03E2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(4*10.9277)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3*537.3333) = 0.2711 bars</w:t>
      </w:r>
    </w:p>
    <w:p w14:paraId="1E3BBB5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B25486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Required Thickness (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Tca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):</w:t>
      </w:r>
    </w:p>
    <w:p w14:paraId="7AD32FA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6D69BD0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2.021    1612.00     1510.00    797.67    </w:t>
      </w:r>
      <w:proofErr w:type="gramStart"/>
      <w:r>
        <w:rPr>
          <w:rFonts w:ascii="Courier New" w:hAnsi="Courier New" w:cs="Courier New"/>
          <w:sz w:val="18"/>
        </w:rPr>
        <w:t>0.9367  0.0000623</w:t>
      </w:r>
      <w:proofErr w:type="gramEnd"/>
      <w:r>
        <w:rPr>
          <w:rFonts w:ascii="Courier New" w:hAnsi="Courier New" w:cs="Courier New"/>
          <w:sz w:val="18"/>
        </w:rPr>
        <w:t xml:space="preserve">     5.98</w:t>
      </w:r>
    </w:p>
    <w:p w14:paraId="21FBBB1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(4*5.983)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3*797.673) = 0.1 bars</w:t>
      </w:r>
    </w:p>
    <w:p w14:paraId="7BA8DC4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74156E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Maximum Stiffened Length (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Slen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):</w:t>
      </w:r>
    </w:p>
    <w:p w14:paraId="4A08C84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36CABF2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3.000    1612.00     3984.95    537.33    </w:t>
      </w:r>
      <w:proofErr w:type="gramStart"/>
      <w:r>
        <w:rPr>
          <w:rFonts w:ascii="Courier New" w:hAnsi="Courier New" w:cs="Courier New"/>
          <w:sz w:val="18"/>
        </w:rPr>
        <w:t>2.4721  0.0000420</w:t>
      </w:r>
      <w:proofErr w:type="gramEnd"/>
      <w:r>
        <w:rPr>
          <w:rFonts w:ascii="Courier New" w:hAnsi="Courier New" w:cs="Courier New"/>
          <w:sz w:val="18"/>
        </w:rPr>
        <w:t xml:space="preserve">     4.03</w:t>
      </w:r>
    </w:p>
    <w:p w14:paraId="5F61D80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(4*4.0331)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3*537.3333) = 0.1001 bars</w:t>
      </w:r>
    </w:p>
    <w:p w14:paraId="4809A21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4EB2B9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</w:t>
      </w:r>
      <w:proofErr w:type="gramStart"/>
      <w:r w:rsidRPr="00F95D79">
        <w:rPr>
          <w:rFonts w:ascii="Tahoma" w:hAnsi="Courier New" w:cs="Courier New"/>
          <w:b/>
          <w:color w:val="000000"/>
          <w:sz w:val="18"/>
          <w:u w:val="single"/>
        </w:rPr>
        <w:t>From</w:t>
      </w:r>
      <w:proofErr w:type="gramEnd"/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 Ring 7-2 to 80 Ext. Chart: HA-2 at 50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6F0EC21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AB1783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F95D79">
        <w:rPr>
          <w:rFonts w:ascii="Arial" w:hAnsi="Courier New" w:cs="Courier New"/>
          <w:color w:val="000000"/>
          <w:sz w:val="18"/>
        </w:rPr>
        <w:t>°</w:t>
      </w:r>
      <w:r w:rsidRPr="00F95D79">
        <w:rPr>
          <w:rFonts w:ascii="Arial" w:hAnsi="Courier New" w:cs="Courier New"/>
          <w:color w:val="000000"/>
          <w:sz w:val="18"/>
        </w:rPr>
        <w:t xml:space="preserve">C  </w:t>
      </w:r>
      <w:proofErr w:type="gramStart"/>
      <w:r w:rsidRPr="00F95D79">
        <w:rPr>
          <w:rFonts w:ascii="Arial" w:hAnsi="Courier New" w:cs="Courier New"/>
          <w:color w:val="000000"/>
          <w:sz w:val="18"/>
        </w:rPr>
        <w:t xml:space="preserve">  :</w:t>
      </w:r>
      <w:proofErr w:type="gramEnd"/>
      <w:r w:rsidRPr="00F95D79">
        <w:rPr>
          <w:rFonts w:ascii="Arial" w:hAnsi="Courier New" w:cs="Courier New"/>
          <w:color w:val="000000"/>
          <w:sz w:val="18"/>
        </w:rPr>
        <w:t xml:space="preserve">   0.192E+09 KPa.</w:t>
      </w:r>
    </w:p>
    <w:p w14:paraId="781D1F0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FEF2CA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645D523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79A0C6D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3.000    1612.00      904.00    537.33    </w:t>
      </w:r>
      <w:proofErr w:type="gramStart"/>
      <w:r>
        <w:rPr>
          <w:rFonts w:ascii="Courier New" w:hAnsi="Courier New" w:cs="Courier New"/>
          <w:sz w:val="18"/>
        </w:rPr>
        <w:t>0.5608  0.0001930</w:t>
      </w:r>
      <w:proofErr w:type="gramEnd"/>
      <w:r>
        <w:rPr>
          <w:rFonts w:ascii="Courier New" w:hAnsi="Courier New" w:cs="Courier New"/>
          <w:sz w:val="18"/>
        </w:rPr>
        <w:t xml:space="preserve">    18.53</w:t>
      </w:r>
    </w:p>
    <w:p w14:paraId="7257D91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(4*18.528)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3*537.3333) = 0.4597 bars</w:t>
      </w:r>
    </w:p>
    <w:p w14:paraId="64DAE87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03EBC74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Required Thickness (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Tca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):</w:t>
      </w:r>
    </w:p>
    <w:p w14:paraId="5E1BB15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3A8699A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1.637    1612.00      904.00    984.60    </w:t>
      </w:r>
      <w:proofErr w:type="gramStart"/>
      <w:r>
        <w:rPr>
          <w:rFonts w:ascii="Courier New" w:hAnsi="Courier New" w:cs="Courier New"/>
          <w:sz w:val="18"/>
        </w:rPr>
        <w:t>0.5608  0.0000769</w:t>
      </w:r>
      <w:proofErr w:type="gramEnd"/>
      <w:r>
        <w:rPr>
          <w:rFonts w:ascii="Courier New" w:hAnsi="Courier New" w:cs="Courier New"/>
          <w:sz w:val="18"/>
        </w:rPr>
        <w:t xml:space="preserve">     7.39</w:t>
      </w:r>
    </w:p>
    <w:p w14:paraId="7E50228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(4*7.3851)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3*984.6019) = 0.1 bars</w:t>
      </w:r>
    </w:p>
    <w:p w14:paraId="79D509D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8ADF60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Maximum Stiffened Length (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Slen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):</w:t>
      </w:r>
    </w:p>
    <w:p w14:paraId="55292C3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30F4218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3.000    1612.00     3985.66    537.33    </w:t>
      </w:r>
      <w:proofErr w:type="gramStart"/>
      <w:r>
        <w:rPr>
          <w:rFonts w:ascii="Courier New" w:hAnsi="Courier New" w:cs="Courier New"/>
          <w:sz w:val="18"/>
        </w:rPr>
        <w:t>2.4725  0.0000420</w:t>
      </w:r>
      <w:proofErr w:type="gramEnd"/>
      <w:r>
        <w:rPr>
          <w:rFonts w:ascii="Courier New" w:hAnsi="Courier New" w:cs="Courier New"/>
          <w:sz w:val="18"/>
        </w:rPr>
        <w:t xml:space="preserve">     4.03</w:t>
      </w:r>
    </w:p>
    <w:p w14:paraId="52A20B3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(4*4.0324)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3*537.3333) = 0.1001 bars</w:t>
      </w:r>
    </w:p>
    <w:p w14:paraId="3626FEF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FA25A6B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Welded Flat Head</w:t>
      </w:r>
    </w:p>
    <w:p w14:paraId="36E91E1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D41AF8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>Note: This element's required thickness was computed in the internal</w:t>
      </w:r>
    </w:p>
    <w:p w14:paraId="4508EB3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    Pressure Report using the maximum of the Internal and External</w:t>
      </w:r>
    </w:p>
    <w:p w14:paraId="54F2B28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    pressures.</w:t>
      </w:r>
    </w:p>
    <w:p w14:paraId="08A7E06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EB0414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Cylindrical Shell From 90 to Ring 8.1 Ext. Chart: HA-2 at 50 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°</w:t>
      </w:r>
      <w:r w:rsidRPr="00F95D79">
        <w:rPr>
          <w:rFonts w:ascii="Tahoma" w:hAnsi="Courier New" w:cs="Courier New"/>
          <w:b/>
          <w:color w:val="000000"/>
          <w:sz w:val="18"/>
          <w:u w:val="single"/>
        </w:rPr>
        <w:t>C</w:t>
      </w:r>
    </w:p>
    <w:p w14:paraId="725A433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E2B04E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Elastic Modulus from Chart: HA-2 at 50 </w:t>
      </w:r>
      <w:r w:rsidRPr="00F95D79">
        <w:rPr>
          <w:rFonts w:ascii="Arial" w:hAnsi="Courier New" w:cs="Courier New"/>
          <w:color w:val="000000"/>
          <w:sz w:val="18"/>
        </w:rPr>
        <w:t>°</w:t>
      </w:r>
      <w:r w:rsidRPr="00F95D79">
        <w:rPr>
          <w:rFonts w:ascii="Arial" w:hAnsi="Courier New" w:cs="Courier New"/>
          <w:color w:val="000000"/>
          <w:sz w:val="18"/>
        </w:rPr>
        <w:t xml:space="preserve">C  </w:t>
      </w:r>
      <w:proofErr w:type="gramStart"/>
      <w:r w:rsidRPr="00F95D79">
        <w:rPr>
          <w:rFonts w:ascii="Arial" w:hAnsi="Courier New" w:cs="Courier New"/>
          <w:color w:val="000000"/>
          <w:sz w:val="18"/>
        </w:rPr>
        <w:t xml:space="preserve">  :</w:t>
      </w:r>
      <w:proofErr w:type="gramEnd"/>
      <w:r w:rsidRPr="00F95D79">
        <w:rPr>
          <w:rFonts w:ascii="Arial" w:hAnsi="Courier New" w:cs="Courier New"/>
          <w:color w:val="000000"/>
          <w:sz w:val="18"/>
        </w:rPr>
        <w:t xml:space="preserve">   0.192E+09 KPa.</w:t>
      </w:r>
    </w:p>
    <w:p w14:paraId="319C5F0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B00BFA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Maximum Allowable External Pressure (MAEP):</w:t>
      </w:r>
    </w:p>
    <w:p w14:paraId="14D056A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46063C9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3.000     904.00      195.00    301.33    </w:t>
      </w:r>
      <w:proofErr w:type="gramStart"/>
      <w:r>
        <w:rPr>
          <w:rFonts w:ascii="Courier New" w:hAnsi="Courier New" w:cs="Courier New"/>
          <w:sz w:val="18"/>
        </w:rPr>
        <w:t>0.2157  0.0013080</w:t>
      </w:r>
      <w:proofErr w:type="gramEnd"/>
      <w:r>
        <w:rPr>
          <w:rFonts w:ascii="Courier New" w:hAnsi="Courier New" w:cs="Courier New"/>
          <w:sz w:val="18"/>
        </w:rPr>
        <w:t xml:space="preserve">    73.75</w:t>
      </w:r>
    </w:p>
    <w:p w14:paraId="71BCBAE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(4*73.751)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3*301.3333) = 3.2631 bars</w:t>
      </w:r>
    </w:p>
    <w:p w14:paraId="06ED1C3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4CEEBE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Required Thickness (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Tca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):</w:t>
      </w:r>
    </w:p>
    <w:p w14:paraId="1E0EF7B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02E91FF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0.614     904.00      195.00   1473.05    </w:t>
      </w:r>
      <w:proofErr w:type="gramStart"/>
      <w:r>
        <w:rPr>
          <w:rFonts w:ascii="Courier New" w:hAnsi="Courier New" w:cs="Courier New"/>
          <w:sz w:val="18"/>
        </w:rPr>
        <w:t>0.2157  0.0001151</w:t>
      </w:r>
      <w:proofErr w:type="gramEnd"/>
      <w:r>
        <w:rPr>
          <w:rFonts w:ascii="Courier New" w:hAnsi="Courier New" w:cs="Courier New"/>
          <w:sz w:val="18"/>
        </w:rPr>
        <w:t xml:space="preserve">    11.05</w:t>
      </w:r>
    </w:p>
    <w:p w14:paraId="12D9507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EMAP = (4*B)/(3*(D/t)) = (4*11.0491)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3*1473.0518) = 0.1 bars</w:t>
      </w:r>
    </w:p>
    <w:p w14:paraId="6470AAD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F86188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Results for Maximum Stiffened Length (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Slen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):</w:t>
      </w:r>
    </w:p>
    <w:p w14:paraId="376A33C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        OD        SLEN       D/t       L/D   Factor A        B</w:t>
      </w:r>
    </w:p>
    <w:p w14:paraId="3582508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3.000     904.00     5498.92    301.33    </w:t>
      </w:r>
      <w:proofErr w:type="gramStart"/>
      <w:r>
        <w:rPr>
          <w:rFonts w:ascii="Courier New" w:hAnsi="Courier New" w:cs="Courier New"/>
          <w:sz w:val="18"/>
        </w:rPr>
        <w:t>6.0829  0.0000385</w:t>
      </w:r>
      <w:proofErr w:type="gramEnd"/>
      <w:r>
        <w:rPr>
          <w:rFonts w:ascii="Courier New" w:hAnsi="Courier New" w:cs="Courier New"/>
          <w:sz w:val="18"/>
        </w:rPr>
        <w:t xml:space="preserve">     3.70</w:t>
      </w:r>
    </w:p>
    <w:p w14:paraId="703FDD5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EMAP = (4*B)/(3*(D/t)) = (4*3.696)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3*301.3333) = 0.1635 bars</w:t>
      </w:r>
    </w:p>
    <w:p w14:paraId="0A679E3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AF000A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Stiffening Ring Calcs </w:t>
      </w:r>
      <w:proofErr w:type="gramStart"/>
      <w:r w:rsidRPr="00F95D79">
        <w:rPr>
          <w:rFonts w:ascii="Tahoma" w:hAnsi="Courier New" w:cs="Courier New"/>
          <w:b/>
          <w:color w:val="000000"/>
          <w:sz w:val="18"/>
          <w:u w:val="single"/>
        </w:rPr>
        <w:t>for :</w:t>
      </w:r>
      <w:proofErr w:type="gramEnd"/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 Ring 1-1 , SA-240 316 , Bar Ring: 39 x 12 mm.</w:t>
      </w:r>
    </w:p>
    <w:p w14:paraId="502AD6C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A5367D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34 mm.</w:t>
      </w:r>
    </w:p>
    <w:p w14:paraId="3839E9C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0BF0EE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</w:t>
      </w:r>
      <w:proofErr w:type="gramStart"/>
      <w:r>
        <w:rPr>
          <w:rFonts w:ascii="Courier New" w:hAnsi="Courier New" w:cs="Courier New"/>
          <w:sz w:val="18"/>
        </w:rPr>
        <w:t xml:space="preserve">²)   </w:t>
      </w:r>
      <w:proofErr w:type="gramEnd"/>
      <w:r>
        <w:rPr>
          <w:rFonts w:ascii="Courier New" w:hAnsi="Courier New" w:cs="Courier New"/>
          <w:sz w:val="18"/>
        </w:rPr>
        <w:t>Distance (mm.)    Area*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</w:p>
    <w:p w14:paraId="209FBD3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8612A8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1.034          1.5000           1.550</w:t>
      </w:r>
    </w:p>
    <w:p w14:paraId="67EDC1E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4.680         22.5000         105.300</w:t>
      </w:r>
    </w:p>
    <w:p w14:paraId="354D661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5.714                         106.850</w:t>
      </w:r>
    </w:p>
    <w:p w14:paraId="06D6417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00AC7E4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19 mm.</w:t>
      </w:r>
    </w:p>
    <w:p w14:paraId="252DF02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B5B8C9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1166214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1AC04D7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0.008         17.2011         305.816</w:t>
      </w:r>
    </w:p>
    <w:p w14:paraId="4D7A9A0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5.932         -3.7989          67.540</w:t>
      </w:r>
    </w:p>
    <w:p w14:paraId="6608F85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5.940                         373.357</w:t>
      </w:r>
    </w:p>
    <w:p w14:paraId="309F36E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BB4891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10 cm**4</w:t>
      </w:r>
    </w:p>
    <w:p w14:paraId="3009C7A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E368DE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</w:t>
      </w:r>
      <w:proofErr w:type="spellStart"/>
      <w:r>
        <w:rPr>
          <w:rFonts w:ascii="Courier New" w:hAnsi="Courier New" w:cs="Courier New"/>
          <w:sz w:val="18"/>
        </w:rPr>
        <w:t>Breq</w:t>
      </w:r>
      <w:proofErr w:type="spellEnd"/>
      <w:r>
        <w:rPr>
          <w:rFonts w:ascii="Courier New" w:hAnsi="Courier New" w:cs="Courier New"/>
          <w:sz w:val="18"/>
        </w:rPr>
        <w:t xml:space="preserve">        0.11 N./mm²</w:t>
      </w:r>
    </w:p>
    <w:p w14:paraId="2C095DD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  0.0000012</w:t>
      </w:r>
    </w:p>
    <w:p w14:paraId="75CC5CE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E1E21A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71064F9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( OD</w:t>
      </w:r>
      <w:proofErr w:type="gramEnd"/>
      <w:r>
        <w:rPr>
          <w:rFonts w:ascii="Courier New" w:hAnsi="Courier New" w:cs="Courier New"/>
          <w:sz w:val="18"/>
        </w:rPr>
        <w:t xml:space="preserve">² * 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(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Aring</w:t>
      </w:r>
      <w:proofErr w:type="spellEnd"/>
      <w:r>
        <w:rPr>
          <w:rFonts w:ascii="Courier New" w:hAnsi="Courier New" w:cs="Courier New"/>
          <w:sz w:val="18"/>
        </w:rPr>
        <w:t>/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)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)/10.9</w:t>
      </w:r>
    </w:p>
    <w:p w14:paraId="3D66888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(327.0²*25.0(3.0+4.68/25.0)0.000001)/10.9</w:t>
      </w:r>
    </w:p>
    <w:p w14:paraId="68BEFBD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 cm**4</w:t>
      </w:r>
    </w:p>
    <w:p w14:paraId="3514DC7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1D5830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5B05588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</w:t>
      </w:r>
      <w:proofErr w:type="spellStart"/>
      <w:r>
        <w:rPr>
          <w:rFonts w:ascii="Courier New" w:hAnsi="Courier New" w:cs="Courier New"/>
          <w:sz w:val="18"/>
        </w:rPr>
        <w:t>Wleg</w:t>
      </w:r>
      <w:proofErr w:type="spellEnd"/>
      <w:r>
        <w:rPr>
          <w:rFonts w:ascii="Courier New" w:hAnsi="Courier New" w:cs="Courier New"/>
          <w:sz w:val="18"/>
        </w:rPr>
        <w:t xml:space="preserve">     </w:t>
      </w:r>
      <w:proofErr w:type="gramStart"/>
      <w:r>
        <w:rPr>
          <w:rFonts w:ascii="Courier New" w:hAnsi="Courier New" w:cs="Courier New"/>
          <w:sz w:val="18"/>
        </w:rPr>
        <w:t>3.000  mm.</w:t>
      </w:r>
      <w:proofErr w:type="gramEnd"/>
    </w:p>
    <w:p w14:paraId="0F9A839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5B65709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70BE08D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</w:t>
      </w:r>
      <w:proofErr w:type="spellStart"/>
      <w:r>
        <w:rPr>
          <w:rFonts w:ascii="Courier New" w:hAnsi="Courier New" w:cs="Courier New"/>
          <w:sz w:val="18"/>
        </w:rPr>
        <w:t>Pext</w:t>
      </w:r>
      <w:proofErr w:type="spellEnd"/>
      <w:r>
        <w:rPr>
          <w:rFonts w:ascii="Courier New" w:hAnsi="Courier New" w:cs="Courier New"/>
          <w:sz w:val="18"/>
        </w:rPr>
        <w:t>*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 xml:space="preserve">      </w:t>
      </w:r>
      <w:proofErr w:type="gramStart"/>
      <w:r>
        <w:rPr>
          <w:rFonts w:ascii="Courier New" w:hAnsi="Courier New" w:cs="Courier New"/>
          <w:sz w:val="18"/>
        </w:rPr>
        <w:t xml:space="preserve">0.03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739D218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 </w:t>
      </w:r>
      <w:proofErr w:type="gramStart"/>
      <w:r>
        <w:rPr>
          <w:rFonts w:ascii="Courier New" w:hAnsi="Courier New" w:cs="Courier New"/>
          <w:sz w:val="18"/>
        </w:rPr>
        <w:t xml:space="preserve">0.08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</w:p>
    <w:p w14:paraId="514999B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</w:t>
      </w:r>
      <w:proofErr w:type="gramStart"/>
      <w:r>
        <w:rPr>
          <w:rFonts w:ascii="Courier New" w:hAnsi="Courier New" w:cs="Courier New"/>
          <w:sz w:val="18"/>
        </w:rPr>
        <w:t>( Ring</w:t>
      </w:r>
      <w:proofErr w:type="gramEnd"/>
      <w:r>
        <w:rPr>
          <w:rFonts w:ascii="Courier New" w:hAnsi="Courier New" w:cs="Courier New"/>
          <w:sz w:val="18"/>
        </w:rPr>
        <w:t xml:space="preserve"> + Shell )     Q   1777.89  mm.³</w:t>
      </w:r>
    </w:p>
    <w:p w14:paraId="3E871C6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</w:t>
      </w:r>
      <w:proofErr w:type="gramStart"/>
      <w:r>
        <w:rPr>
          <w:rFonts w:ascii="Courier New" w:hAnsi="Courier New" w:cs="Courier New"/>
          <w:sz w:val="18"/>
        </w:rPr>
        <w:t xml:space="preserve">0.00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4310A5E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</w:t>
      </w:r>
      <w:proofErr w:type="gramStart"/>
      <w:r>
        <w:rPr>
          <w:rFonts w:ascii="Courier New" w:hAnsi="Courier New" w:cs="Courier New"/>
          <w:sz w:val="18"/>
        </w:rPr>
        <w:t>75.85  N.</w:t>
      </w:r>
      <w:proofErr w:type="gramEnd"/>
      <w:r>
        <w:rPr>
          <w:rFonts w:ascii="Courier New" w:hAnsi="Courier New" w:cs="Courier New"/>
          <w:sz w:val="18"/>
        </w:rPr>
        <w:t>/mm²</w:t>
      </w:r>
    </w:p>
    <w:p w14:paraId="387557A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</w:t>
      </w:r>
      <w:proofErr w:type="gramStart"/>
      <w:r>
        <w:rPr>
          <w:rFonts w:ascii="Courier New" w:hAnsi="Courier New" w:cs="Courier New"/>
          <w:sz w:val="18"/>
        </w:rPr>
        <w:t>Min( 6</w:t>
      </w:r>
      <w:proofErr w:type="gramEnd"/>
      <w:r>
        <w:rPr>
          <w:rFonts w:ascii="Courier New" w:hAnsi="Courier New" w:cs="Courier New"/>
          <w:sz w:val="18"/>
        </w:rPr>
        <w:t xml:space="preserve">mm, t, </w:t>
      </w:r>
      <w:proofErr w:type="spellStart"/>
      <w:r>
        <w:rPr>
          <w:rFonts w:ascii="Courier New" w:hAnsi="Courier New" w:cs="Courier New"/>
          <w:sz w:val="18"/>
        </w:rPr>
        <w:t>tw</w:t>
      </w:r>
      <w:proofErr w:type="spellEnd"/>
      <w:r>
        <w:rPr>
          <w:rFonts w:ascii="Courier New" w:hAnsi="Courier New" w:cs="Courier New"/>
          <w:sz w:val="18"/>
        </w:rPr>
        <w:t xml:space="preserve"> )      </w:t>
      </w:r>
      <w:proofErr w:type="spellStart"/>
      <w:r>
        <w:rPr>
          <w:rFonts w:ascii="Courier New" w:hAnsi="Courier New" w:cs="Courier New"/>
          <w:sz w:val="18"/>
        </w:rPr>
        <w:t>Wldmin</w:t>
      </w:r>
      <w:proofErr w:type="spellEnd"/>
      <w:r>
        <w:rPr>
          <w:rFonts w:ascii="Courier New" w:hAnsi="Courier New" w:cs="Courier New"/>
          <w:sz w:val="18"/>
        </w:rPr>
        <w:t xml:space="preserve">      3.00  mm.</w:t>
      </w:r>
    </w:p>
    <w:p w14:paraId="58EB650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</w:t>
      </w:r>
      <w:proofErr w:type="spellStart"/>
      <w:r>
        <w:rPr>
          <w:rFonts w:ascii="Courier New" w:hAnsi="Courier New" w:cs="Courier New"/>
          <w:sz w:val="18"/>
        </w:rPr>
        <w:t>WLeg</w:t>
      </w:r>
      <w:proofErr w:type="spellEnd"/>
      <w:r>
        <w:rPr>
          <w:rFonts w:ascii="Courier New" w:hAnsi="Courier New" w:cs="Courier New"/>
          <w:sz w:val="18"/>
        </w:rPr>
        <w:t xml:space="preserve">*0.55*S     </w:t>
      </w:r>
      <w:proofErr w:type="gramStart"/>
      <w:r>
        <w:rPr>
          <w:rFonts w:ascii="Courier New" w:hAnsi="Courier New" w:cs="Courier New"/>
          <w:sz w:val="18"/>
        </w:rPr>
        <w:t xml:space="preserve">46.40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7C99E11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</w:t>
      </w:r>
      <w:proofErr w:type="spellStart"/>
      <w:r>
        <w:rPr>
          <w:rFonts w:ascii="Courier New" w:hAnsi="Courier New" w:cs="Courier New"/>
          <w:sz w:val="18"/>
        </w:rPr>
        <w:t>Pext</w:t>
      </w:r>
      <w:proofErr w:type="spellEnd"/>
      <w:r>
        <w:rPr>
          <w:rFonts w:ascii="Courier New" w:hAnsi="Courier New" w:cs="Courier New"/>
          <w:sz w:val="18"/>
        </w:rPr>
        <w:t>*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 xml:space="preserve">      </w:t>
      </w:r>
      <w:proofErr w:type="gramStart"/>
      <w:r>
        <w:rPr>
          <w:rFonts w:ascii="Courier New" w:hAnsi="Courier New" w:cs="Courier New"/>
          <w:sz w:val="18"/>
        </w:rPr>
        <w:t xml:space="preserve">0.03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372E9F9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E803E1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Stiffening Ring Calcs </w:t>
      </w:r>
      <w:proofErr w:type="gramStart"/>
      <w:r w:rsidRPr="00F95D79">
        <w:rPr>
          <w:rFonts w:ascii="Tahoma" w:hAnsi="Courier New" w:cs="Courier New"/>
          <w:b/>
          <w:color w:val="000000"/>
          <w:sz w:val="18"/>
          <w:u w:val="single"/>
        </w:rPr>
        <w:t>for :</w:t>
      </w:r>
      <w:proofErr w:type="gramEnd"/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 Ring 2-1 , SA-240 316 , Bar Ring: 50 x 10 mm.</w:t>
      </w:r>
    </w:p>
    <w:p w14:paraId="10C7065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FF1DF3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64 mm.</w:t>
      </w:r>
    </w:p>
    <w:p w14:paraId="5098B16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4CC599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</w:t>
      </w:r>
      <w:proofErr w:type="gramStart"/>
      <w:r>
        <w:rPr>
          <w:rFonts w:ascii="Courier New" w:hAnsi="Courier New" w:cs="Courier New"/>
          <w:sz w:val="18"/>
        </w:rPr>
        <w:t xml:space="preserve">²)   </w:t>
      </w:r>
      <w:proofErr w:type="gramEnd"/>
      <w:r>
        <w:rPr>
          <w:rFonts w:ascii="Courier New" w:hAnsi="Courier New" w:cs="Courier New"/>
          <w:sz w:val="18"/>
        </w:rPr>
        <w:t>Distance (mm.)    Area*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</w:p>
    <w:p w14:paraId="6436B25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96CC21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1.918          1.5000           2.877</w:t>
      </w:r>
    </w:p>
    <w:p w14:paraId="7808EF6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5.046         28.2300         142.449</w:t>
      </w:r>
    </w:p>
    <w:p w14:paraId="417B64F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6.964                         145.326</w:t>
      </w:r>
    </w:p>
    <w:p w14:paraId="2250A8C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EBF7F4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21 mm.</w:t>
      </w:r>
    </w:p>
    <w:p w14:paraId="4CCDBAF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DBA692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2193228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4E55E2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0.014         19.3674         719.536</w:t>
      </w:r>
    </w:p>
    <w:p w14:paraId="423D5D9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10.707         -7.3627         273.537</w:t>
      </w:r>
    </w:p>
    <w:p w14:paraId="2DA838F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10.721                         993.073</w:t>
      </w:r>
    </w:p>
    <w:p w14:paraId="40D9D0B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4C6DB4D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21 cm**4</w:t>
      </w:r>
    </w:p>
    <w:p w14:paraId="0C10654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9C633B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</w:t>
      </w:r>
      <w:proofErr w:type="spellStart"/>
      <w:r>
        <w:rPr>
          <w:rFonts w:ascii="Courier New" w:hAnsi="Courier New" w:cs="Courier New"/>
          <w:sz w:val="18"/>
        </w:rPr>
        <w:t>Breq</w:t>
      </w:r>
      <w:proofErr w:type="spellEnd"/>
      <w:r>
        <w:rPr>
          <w:rFonts w:ascii="Courier New" w:hAnsi="Courier New" w:cs="Courier New"/>
          <w:sz w:val="18"/>
        </w:rPr>
        <w:t xml:space="preserve">        1.91 N./mm²</w:t>
      </w:r>
    </w:p>
    <w:p w14:paraId="3DE1A0E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  0.0000200</w:t>
      </w:r>
    </w:p>
    <w:p w14:paraId="6A7ED31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F3FA6D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2E91E5F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( OD</w:t>
      </w:r>
      <w:proofErr w:type="gramEnd"/>
      <w:r>
        <w:rPr>
          <w:rFonts w:ascii="Courier New" w:hAnsi="Courier New" w:cs="Courier New"/>
          <w:sz w:val="18"/>
        </w:rPr>
        <w:t xml:space="preserve">² * 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(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Aring</w:t>
      </w:r>
      <w:proofErr w:type="spellEnd"/>
      <w:r>
        <w:rPr>
          <w:rFonts w:ascii="Courier New" w:hAnsi="Courier New" w:cs="Courier New"/>
          <w:sz w:val="18"/>
        </w:rPr>
        <w:t>/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)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)/10.9</w:t>
      </w:r>
    </w:p>
    <w:p w14:paraId="3045728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(1126.35²*355.7206(3.0+5.046/355.7206)0.00002)/10.9</w:t>
      </w:r>
    </w:p>
    <w:p w14:paraId="295A17C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 cm**4</w:t>
      </w:r>
    </w:p>
    <w:p w14:paraId="0AE45FC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D70B06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Stiffening Ring Calcs </w:t>
      </w:r>
      <w:proofErr w:type="gramStart"/>
      <w:r w:rsidRPr="00F95D79">
        <w:rPr>
          <w:rFonts w:ascii="Tahoma" w:hAnsi="Courier New" w:cs="Courier New"/>
          <w:b/>
          <w:color w:val="000000"/>
          <w:sz w:val="18"/>
          <w:u w:val="single"/>
        </w:rPr>
        <w:t>for :</w:t>
      </w:r>
      <w:proofErr w:type="gramEnd"/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 Ring 5-1 , SA-240 304 , Bar Ring: 49 x 10 mm.</w:t>
      </w:r>
    </w:p>
    <w:p w14:paraId="2A5A287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F0442F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46 mm.</w:t>
      </w:r>
    </w:p>
    <w:p w14:paraId="336D5ED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0A1EFE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</w:t>
      </w:r>
      <w:proofErr w:type="gramStart"/>
      <w:r>
        <w:rPr>
          <w:rFonts w:ascii="Courier New" w:hAnsi="Courier New" w:cs="Courier New"/>
          <w:sz w:val="18"/>
        </w:rPr>
        <w:t xml:space="preserve">²)   </w:t>
      </w:r>
      <w:proofErr w:type="gramEnd"/>
      <w:r>
        <w:rPr>
          <w:rFonts w:ascii="Courier New" w:hAnsi="Courier New" w:cs="Courier New"/>
          <w:sz w:val="18"/>
        </w:rPr>
        <w:t>Distance (mm.)    Area*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</w:p>
    <w:p w14:paraId="24A3DEB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98D0FE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1.367          1.5000           2.051</w:t>
      </w:r>
    </w:p>
    <w:p w14:paraId="3C8CB02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4.900         27.5000         134.750</w:t>
      </w:r>
    </w:p>
    <w:p w14:paraId="6B9C471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6.267                         136.801</w:t>
      </w:r>
    </w:p>
    <w:p w14:paraId="2B53BC6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29DBC9B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22 mm.</w:t>
      </w:r>
    </w:p>
    <w:p w14:paraId="194E569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6261D0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5CE0DE5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FB9650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0.010         20.3287         564.925</w:t>
      </w:r>
    </w:p>
    <w:p w14:paraId="17356E0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9.804         -5.6713         157.604</w:t>
      </w:r>
    </w:p>
    <w:p w14:paraId="5BD1E41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9.814                         722.529</w:t>
      </w:r>
    </w:p>
    <w:p w14:paraId="37F1C83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24A1749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17 cm**4</w:t>
      </w:r>
    </w:p>
    <w:p w14:paraId="333FEF8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DCBACF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</w:t>
      </w:r>
      <w:proofErr w:type="spellStart"/>
      <w:r>
        <w:rPr>
          <w:rFonts w:ascii="Courier New" w:hAnsi="Courier New" w:cs="Courier New"/>
          <w:sz w:val="18"/>
        </w:rPr>
        <w:t>Breq</w:t>
      </w:r>
      <w:proofErr w:type="spellEnd"/>
      <w:r>
        <w:rPr>
          <w:rFonts w:ascii="Courier New" w:hAnsi="Courier New" w:cs="Courier New"/>
          <w:sz w:val="18"/>
        </w:rPr>
        <w:t xml:space="preserve">        0.37 N./mm²</w:t>
      </w:r>
    </w:p>
    <w:p w14:paraId="3528EE5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  0.0000039</w:t>
      </w:r>
    </w:p>
    <w:p w14:paraId="675D26C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80887CC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4A22D46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( OD</w:t>
      </w:r>
      <w:proofErr w:type="gramEnd"/>
      <w:r>
        <w:rPr>
          <w:rFonts w:ascii="Courier New" w:hAnsi="Courier New" w:cs="Courier New"/>
          <w:sz w:val="18"/>
        </w:rPr>
        <w:t xml:space="preserve">² * 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(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Aring</w:t>
      </w:r>
      <w:proofErr w:type="spellEnd"/>
      <w:r>
        <w:rPr>
          <w:rFonts w:ascii="Courier New" w:hAnsi="Courier New" w:cs="Courier New"/>
          <w:sz w:val="18"/>
        </w:rPr>
        <w:t>/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)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)/10.9</w:t>
      </w:r>
    </w:p>
    <w:p w14:paraId="422ECAB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(572.0²*57.5(3.0+4.9/57.5)0.000004)/10.9</w:t>
      </w:r>
    </w:p>
    <w:p w14:paraId="0EF6664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 cm**4</w:t>
      </w:r>
    </w:p>
    <w:p w14:paraId="15E79B1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AAAAA71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Stiffening Ring Calcs </w:t>
      </w:r>
      <w:proofErr w:type="gramStart"/>
      <w:r w:rsidRPr="00F95D79">
        <w:rPr>
          <w:rFonts w:ascii="Tahoma" w:hAnsi="Courier New" w:cs="Courier New"/>
          <w:b/>
          <w:color w:val="000000"/>
          <w:sz w:val="18"/>
          <w:u w:val="single"/>
        </w:rPr>
        <w:t>for :</w:t>
      </w:r>
      <w:proofErr w:type="gramEnd"/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 Ring 6-1 , SA-240 316 , Bar Ring: 49 x 10 mm.</w:t>
      </w:r>
    </w:p>
    <w:p w14:paraId="47FE09C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35709E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46 mm.</w:t>
      </w:r>
    </w:p>
    <w:p w14:paraId="7AD6F13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2DF1D7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</w:t>
      </w:r>
      <w:proofErr w:type="gramStart"/>
      <w:r>
        <w:rPr>
          <w:rFonts w:ascii="Courier New" w:hAnsi="Courier New" w:cs="Courier New"/>
          <w:sz w:val="18"/>
        </w:rPr>
        <w:t xml:space="preserve">²)   </w:t>
      </w:r>
      <w:proofErr w:type="gramEnd"/>
      <w:r>
        <w:rPr>
          <w:rFonts w:ascii="Courier New" w:hAnsi="Courier New" w:cs="Courier New"/>
          <w:sz w:val="18"/>
        </w:rPr>
        <w:t>Distance (mm.)    Area*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</w:p>
    <w:p w14:paraId="33AB4F5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FA51A5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1.369          1.5000           2.054</w:t>
      </w:r>
    </w:p>
    <w:p w14:paraId="6487C63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4.900         27.5000         134.750</w:t>
      </w:r>
    </w:p>
    <w:p w14:paraId="2064B39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6.269                         136.804</w:t>
      </w:r>
    </w:p>
    <w:p w14:paraId="1147055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1558168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22 mm.</w:t>
      </w:r>
    </w:p>
    <w:p w14:paraId="307EECA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219F41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2182BCF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0110BF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0.010         20.3220         565.404</w:t>
      </w:r>
    </w:p>
    <w:p w14:paraId="6AEA4B2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9.804         -5.6780         157.975</w:t>
      </w:r>
    </w:p>
    <w:p w14:paraId="15E2BF2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9.814                         723.379</w:t>
      </w:r>
    </w:p>
    <w:p w14:paraId="493E4F7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AC35CD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17 cm**4</w:t>
      </w:r>
    </w:p>
    <w:p w14:paraId="798C021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22B9EA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</w:t>
      </w:r>
      <w:proofErr w:type="spellStart"/>
      <w:r>
        <w:rPr>
          <w:rFonts w:ascii="Courier New" w:hAnsi="Courier New" w:cs="Courier New"/>
          <w:sz w:val="18"/>
        </w:rPr>
        <w:t>Breq</w:t>
      </w:r>
      <w:proofErr w:type="spellEnd"/>
      <w:r>
        <w:rPr>
          <w:rFonts w:ascii="Courier New" w:hAnsi="Courier New" w:cs="Courier New"/>
          <w:sz w:val="18"/>
        </w:rPr>
        <w:t xml:space="preserve">        1.16 N./mm²</w:t>
      </w:r>
    </w:p>
    <w:p w14:paraId="1885541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  0.0000121</w:t>
      </w:r>
    </w:p>
    <w:p w14:paraId="0A0E054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C2FE14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04D9D32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( OD</w:t>
      </w:r>
      <w:proofErr w:type="gramEnd"/>
      <w:r>
        <w:rPr>
          <w:rFonts w:ascii="Courier New" w:hAnsi="Courier New" w:cs="Courier New"/>
          <w:sz w:val="18"/>
        </w:rPr>
        <w:t xml:space="preserve">² * 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(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Aring</w:t>
      </w:r>
      <w:proofErr w:type="spellEnd"/>
      <w:r>
        <w:rPr>
          <w:rFonts w:ascii="Courier New" w:hAnsi="Courier New" w:cs="Courier New"/>
          <w:sz w:val="18"/>
        </w:rPr>
        <w:t>/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)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)/10.9</w:t>
      </w:r>
    </w:p>
    <w:p w14:paraId="3A0D66C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(573.7247²*689.7628(3.0+4.9/689.7628)0.000012)/10.9</w:t>
      </w:r>
    </w:p>
    <w:p w14:paraId="441513C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 cm**4</w:t>
      </w:r>
    </w:p>
    <w:p w14:paraId="7724B34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1D450F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25298CE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</w:t>
      </w:r>
      <w:proofErr w:type="spellStart"/>
      <w:r>
        <w:rPr>
          <w:rFonts w:ascii="Courier New" w:hAnsi="Courier New" w:cs="Courier New"/>
          <w:sz w:val="18"/>
        </w:rPr>
        <w:t>Wleg</w:t>
      </w:r>
      <w:proofErr w:type="spellEnd"/>
      <w:r>
        <w:rPr>
          <w:rFonts w:ascii="Courier New" w:hAnsi="Courier New" w:cs="Courier New"/>
          <w:sz w:val="18"/>
        </w:rPr>
        <w:t xml:space="preserve">     </w:t>
      </w:r>
      <w:proofErr w:type="gramStart"/>
      <w:r>
        <w:rPr>
          <w:rFonts w:ascii="Courier New" w:hAnsi="Courier New" w:cs="Courier New"/>
          <w:sz w:val="18"/>
        </w:rPr>
        <w:t>3.000  mm.</w:t>
      </w:r>
      <w:proofErr w:type="gramEnd"/>
    </w:p>
    <w:p w14:paraId="384789A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INTERMITTENT</w:t>
      </w:r>
    </w:p>
    <w:p w14:paraId="6C5625A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Location of Stiffening Ring                          EXTERNAL</w:t>
      </w:r>
    </w:p>
    <w:p w14:paraId="3E8602F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</w:t>
      </w:r>
      <w:proofErr w:type="spellStart"/>
      <w:r>
        <w:rPr>
          <w:rFonts w:ascii="Courier New" w:hAnsi="Courier New" w:cs="Courier New"/>
          <w:sz w:val="18"/>
        </w:rPr>
        <w:t>Pext</w:t>
      </w:r>
      <w:proofErr w:type="spellEnd"/>
      <w:r>
        <w:rPr>
          <w:rFonts w:ascii="Courier New" w:hAnsi="Courier New" w:cs="Courier New"/>
          <w:sz w:val="18"/>
        </w:rPr>
        <w:t>*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 xml:space="preserve">      </w:t>
      </w:r>
      <w:proofErr w:type="gramStart"/>
      <w:r>
        <w:rPr>
          <w:rFonts w:ascii="Courier New" w:hAnsi="Courier New" w:cs="Courier New"/>
          <w:sz w:val="18"/>
        </w:rPr>
        <w:t xml:space="preserve">0.70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7B96C93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 </w:t>
      </w:r>
      <w:proofErr w:type="gramStart"/>
      <w:r>
        <w:rPr>
          <w:rFonts w:ascii="Courier New" w:hAnsi="Courier New" w:cs="Courier New"/>
          <w:sz w:val="18"/>
        </w:rPr>
        <w:t xml:space="preserve">4.04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</w:p>
    <w:p w14:paraId="772657E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</w:t>
      </w:r>
      <w:proofErr w:type="gramStart"/>
      <w:r>
        <w:rPr>
          <w:rFonts w:ascii="Courier New" w:hAnsi="Courier New" w:cs="Courier New"/>
          <w:sz w:val="18"/>
        </w:rPr>
        <w:t>( Ring</w:t>
      </w:r>
      <w:proofErr w:type="gramEnd"/>
      <w:r>
        <w:rPr>
          <w:rFonts w:ascii="Courier New" w:hAnsi="Courier New" w:cs="Courier New"/>
          <w:sz w:val="18"/>
        </w:rPr>
        <w:t xml:space="preserve"> + Shell )     Q   2782.23  mm.³</w:t>
      </w:r>
    </w:p>
    <w:p w14:paraId="5468C68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</w:t>
      </w:r>
      <w:proofErr w:type="gramStart"/>
      <w:r>
        <w:rPr>
          <w:rFonts w:ascii="Courier New" w:hAnsi="Courier New" w:cs="Courier New"/>
          <w:sz w:val="18"/>
        </w:rPr>
        <w:t xml:space="preserve">0.07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1737D5E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</w:t>
      </w:r>
      <w:proofErr w:type="gramStart"/>
      <w:r>
        <w:rPr>
          <w:rFonts w:ascii="Courier New" w:hAnsi="Courier New" w:cs="Courier New"/>
          <w:sz w:val="18"/>
        </w:rPr>
        <w:t>75.85  N.</w:t>
      </w:r>
      <w:proofErr w:type="gramEnd"/>
      <w:r>
        <w:rPr>
          <w:rFonts w:ascii="Courier New" w:hAnsi="Courier New" w:cs="Courier New"/>
          <w:sz w:val="18"/>
        </w:rPr>
        <w:t>/mm²</w:t>
      </w:r>
    </w:p>
    <w:p w14:paraId="2EF3BBF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</w:t>
      </w:r>
      <w:proofErr w:type="gramStart"/>
      <w:r>
        <w:rPr>
          <w:rFonts w:ascii="Courier New" w:hAnsi="Courier New" w:cs="Courier New"/>
          <w:sz w:val="18"/>
        </w:rPr>
        <w:t>Min( 6</w:t>
      </w:r>
      <w:proofErr w:type="gramEnd"/>
      <w:r>
        <w:rPr>
          <w:rFonts w:ascii="Courier New" w:hAnsi="Courier New" w:cs="Courier New"/>
          <w:sz w:val="18"/>
        </w:rPr>
        <w:t xml:space="preserve">mm, t, </w:t>
      </w:r>
      <w:proofErr w:type="spellStart"/>
      <w:r>
        <w:rPr>
          <w:rFonts w:ascii="Courier New" w:hAnsi="Courier New" w:cs="Courier New"/>
          <w:sz w:val="18"/>
        </w:rPr>
        <w:t>tw</w:t>
      </w:r>
      <w:proofErr w:type="spellEnd"/>
      <w:r>
        <w:rPr>
          <w:rFonts w:ascii="Courier New" w:hAnsi="Courier New" w:cs="Courier New"/>
          <w:sz w:val="18"/>
        </w:rPr>
        <w:t xml:space="preserve"> )      </w:t>
      </w:r>
      <w:proofErr w:type="spellStart"/>
      <w:r>
        <w:rPr>
          <w:rFonts w:ascii="Courier New" w:hAnsi="Courier New" w:cs="Courier New"/>
          <w:sz w:val="18"/>
        </w:rPr>
        <w:t>Wldmin</w:t>
      </w:r>
      <w:proofErr w:type="spellEnd"/>
      <w:r>
        <w:rPr>
          <w:rFonts w:ascii="Courier New" w:hAnsi="Courier New" w:cs="Courier New"/>
          <w:sz w:val="18"/>
        </w:rPr>
        <w:t xml:space="preserve">      3.00  mm.</w:t>
      </w:r>
    </w:p>
    <w:p w14:paraId="40DAD73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Space between </w:t>
      </w:r>
      <w:proofErr w:type="gramStart"/>
      <w:r>
        <w:rPr>
          <w:rFonts w:ascii="Courier New" w:hAnsi="Courier New" w:cs="Courier New"/>
          <w:sz w:val="18"/>
        </w:rPr>
        <w:t>Welds  8</w:t>
      </w:r>
      <w:proofErr w:type="gramEnd"/>
      <w:r>
        <w:rPr>
          <w:rFonts w:ascii="Courier New" w:hAnsi="Courier New" w:cs="Courier New"/>
          <w:sz w:val="18"/>
        </w:rPr>
        <w:t>*TCA                      50.80  mm.</w:t>
      </w:r>
    </w:p>
    <w:p w14:paraId="7740C5C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     </w:t>
      </w:r>
      <w:proofErr w:type="spellStart"/>
      <w:r>
        <w:rPr>
          <w:rFonts w:ascii="Courier New" w:hAnsi="Courier New" w:cs="Courier New"/>
          <w:sz w:val="18"/>
        </w:rPr>
        <w:t>WLeg</w:t>
      </w:r>
      <w:proofErr w:type="spellEnd"/>
      <w:r>
        <w:rPr>
          <w:rFonts w:ascii="Courier New" w:hAnsi="Courier New" w:cs="Courier New"/>
          <w:sz w:val="18"/>
        </w:rPr>
        <w:t xml:space="preserve">*0.55*S     </w:t>
      </w:r>
      <w:proofErr w:type="gramStart"/>
      <w:r>
        <w:rPr>
          <w:rFonts w:ascii="Courier New" w:hAnsi="Courier New" w:cs="Courier New"/>
          <w:sz w:val="18"/>
        </w:rPr>
        <w:t xml:space="preserve">23.20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6A500DC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</w:t>
      </w:r>
      <w:proofErr w:type="spellStart"/>
      <w:r>
        <w:rPr>
          <w:rFonts w:ascii="Courier New" w:hAnsi="Courier New" w:cs="Courier New"/>
          <w:sz w:val="18"/>
        </w:rPr>
        <w:t>Pext</w:t>
      </w:r>
      <w:proofErr w:type="spellEnd"/>
      <w:r>
        <w:rPr>
          <w:rFonts w:ascii="Courier New" w:hAnsi="Courier New" w:cs="Courier New"/>
          <w:sz w:val="18"/>
        </w:rPr>
        <w:t>*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 xml:space="preserve">      </w:t>
      </w:r>
      <w:proofErr w:type="gramStart"/>
      <w:r>
        <w:rPr>
          <w:rFonts w:ascii="Courier New" w:hAnsi="Courier New" w:cs="Courier New"/>
          <w:sz w:val="18"/>
        </w:rPr>
        <w:t xml:space="preserve">0.71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2E52923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63F4D4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Stiffening Ring Calcs </w:t>
      </w:r>
      <w:proofErr w:type="gramStart"/>
      <w:r w:rsidRPr="00F95D79">
        <w:rPr>
          <w:rFonts w:ascii="Tahoma" w:hAnsi="Courier New" w:cs="Courier New"/>
          <w:b/>
          <w:color w:val="000000"/>
          <w:sz w:val="18"/>
          <w:u w:val="single"/>
        </w:rPr>
        <w:t>for :</w:t>
      </w:r>
      <w:proofErr w:type="gramEnd"/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 Ring 6-2 , SA-240 316 , Bar Ring: 48 x 10 mm.</w:t>
      </w:r>
    </w:p>
    <w:p w14:paraId="581E2B0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38E28D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67 mm.</w:t>
      </w:r>
    </w:p>
    <w:p w14:paraId="49C3F8E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2A9858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</w:t>
      </w:r>
      <w:proofErr w:type="gramStart"/>
      <w:r>
        <w:rPr>
          <w:rFonts w:ascii="Courier New" w:hAnsi="Courier New" w:cs="Courier New"/>
          <w:sz w:val="18"/>
        </w:rPr>
        <w:t xml:space="preserve">²)   </w:t>
      </w:r>
      <w:proofErr w:type="gramEnd"/>
      <w:r>
        <w:rPr>
          <w:rFonts w:ascii="Courier New" w:hAnsi="Courier New" w:cs="Courier New"/>
          <w:sz w:val="18"/>
        </w:rPr>
        <w:t>Distance (mm.)    Area*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</w:p>
    <w:p w14:paraId="7248B75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9195B5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1.995          1.5000           2.993</w:t>
      </w:r>
    </w:p>
    <w:p w14:paraId="6DB344E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4.782         26.9100         128.684</w:t>
      </w:r>
    </w:p>
    <w:p w14:paraId="5D90F7D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6.777                         131.676</w:t>
      </w:r>
    </w:p>
    <w:p w14:paraId="20A2AFF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0CEE601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19 mm.</w:t>
      </w:r>
    </w:p>
    <w:p w14:paraId="74A0778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A1905B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603356E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1789C51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0.015         17.9295         641.370</w:t>
      </w:r>
    </w:p>
    <w:p w14:paraId="22E2E1F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9.113         -7.4805         267.592</w:t>
      </w:r>
    </w:p>
    <w:p w14:paraId="3228759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9.128                         908.962</w:t>
      </w:r>
    </w:p>
    <w:p w14:paraId="3D44955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0CDE530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18 cm**4</w:t>
      </w:r>
    </w:p>
    <w:p w14:paraId="4F24900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FA4AAD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</w:t>
      </w:r>
      <w:proofErr w:type="spellStart"/>
      <w:r>
        <w:rPr>
          <w:rFonts w:ascii="Courier New" w:hAnsi="Courier New" w:cs="Courier New"/>
          <w:sz w:val="18"/>
        </w:rPr>
        <w:t>Breq</w:t>
      </w:r>
      <w:proofErr w:type="spellEnd"/>
      <w:r>
        <w:rPr>
          <w:rFonts w:ascii="Courier New" w:hAnsi="Courier New" w:cs="Courier New"/>
          <w:sz w:val="18"/>
        </w:rPr>
        <w:t xml:space="preserve">        2.69 N./mm²</w:t>
      </w:r>
    </w:p>
    <w:p w14:paraId="394ED3D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  0.0000280</w:t>
      </w:r>
    </w:p>
    <w:p w14:paraId="5AB53EC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071DC8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3DA0AC5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( OD</w:t>
      </w:r>
      <w:proofErr w:type="gramEnd"/>
      <w:r>
        <w:rPr>
          <w:rFonts w:ascii="Courier New" w:hAnsi="Courier New" w:cs="Courier New"/>
          <w:sz w:val="18"/>
        </w:rPr>
        <w:t xml:space="preserve">² * 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(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Aring</w:t>
      </w:r>
      <w:proofErr w:type="spellEnd"/>
      <w:r>
        <w:rPr>
          <w:rFonts w:ascii="Courier New" w:hAnsi="Courier New" w:cs="Courier New"/>
          <w:sz w:val="18"/>
        </w:rPr>
        <w:t>/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)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)/10.9</w:t>
      </w:r>
    </w:p>
    <w:p w14:paraId="79FC6F8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(1218.4214²*1186.1562(3.0+4.782/1186.1562)0.000028)/10.9</w:t>
      </w:r>
    </w:p>
    <w:p w14:paraId="3093C20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 cm**4</w:t>
      </w:r>
    </w:p>
    <w:p w14:paraId="530E257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39416D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66EA5BF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</w:t>
      </w:r>
      <w:proofErr w:type="spellStart"/>
      <w:r>
        <w:rPr>
          <w:rFonts w:ascii="Courier New" w:hAnsi="Courier New" w:cs="Courier New"/>
          <w:sz w:val="18"/>
        </w:rPr>
        <w:t>Wleg</w:t>
      </w:r>
      <w:proofErr w:type="spellEnd"/>
      <w:r>
        <w:rPr>
          <w:rFonts w:ascii="Courier New" w:hAnsi="Courier New" w:cs="Courier New"/>
          <w:sz w:val="18"/>
        </w:rPr>
        <w:t xml:space="preserve">     </w:t>
      </w:r>
      <w:proofErr w:type="gramStart"/>
      <w:r>
        <w:rPr>
          <w:rFonts w:ascii="Courier New" w:hAnsi="Courier New" w:cs="Courier New"/>
          <w:sz w:val="18"/>
        </w:rPr>
        <w:t>3.000  mm.</w:t>
      </w:r>
      <w:proofErr w:type="gramEnd"/>
    </w:p>
    <w:p w14:paraId="38929CE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INTERMITTENT</w:t>
      </w:r>
    </w:p>
    <w:p w14:paraId="212A3C1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5F99561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</w:t>
      </w:r>
      <w:proofErr w:type="spellStart"/>
      <w:r>
        <w:rPr>
          <w:rFonts w:ascii="Courier New" w:hAnsi="Courier New" w:cs="Courier New"/>
          <w:sz w:val="18"/>
        </w:rPr>
        <w:t>Pext</w:t>
      </w:r>
      <w:proofErr w:type="spellEnd"/>
      <w:r>
        <w:rPr>
          <w:rFonts w:ascii="Courier New" w:hAnsi="Courier New" w:cs="Courier New"/>
          <w:sz w:val="18"/>
        </w:rPr>
        <w:t>*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 xml:space="preserve">      </w:t>
      </w:r>
      <w:proofErr w:type="gramStart"/>
      <w:r>
        <w:rPr>
          <w:rFonts w:ascii="Courier New" w:hAnsi="Courier New" w:cs="Courier New"/>
          <w:sz w:val="18"/>
        </w:rPr>
        <w:t xml:space="preserve">1.21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50F837F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</w:t>
      </w:r>
      <w:proofErr w:type="gramStart"/>
      <w:r>
        <w:rPr>
          <w:rFonts w:ascii="Courier New" w:hAnsi="Courier New" w:cs="Courier New"/>
          <w:sz w:val="18"/>
        </w:rPr>
        <w:t xml:space="preserve">14.74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</w:p>
    <w:p w14:paraId="3032BB8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</w:t>
      </w:r>
      <w:proofErr w:type="gramStart"/>
      <w:r>
        <w:rPr>
          <w:rFonts w:ascii="Courier New" w:hAnsi="Courier New" w:cs="Courier New"/>
          <w:sz w:val="18"/>
        </w:rPr>
        <w:t>( Ring</w:t>
      </w:r>
      <w:proofErr w:type="gramEnd"/>
      <w:r>
        <w:rPr>
          <w:rFonts w:ascii="Courier New" w:hAnsi="Courier New" w:cs="Courier New"/>
          <w:sz w:val="18"/>
        </w:rPr>
        <w:t xml:space="preserve"> + Shell )     Q   3577.18  mm.³</w:t>
      </w:r>
    </w:p>
    <w:p w14:paraId="06DC414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</w:t>
      </w:r>
      <w:proofErr w:type="gramStart"/>
      <w:r>
        <w:rPr>
          <w:rFonts w:ascii="Courier New" w:hAnsi="Courier New" w:cs="Courier New"/>
          <w:sz w:val="18"/>
        </w:rPr>
        <w:t xml:space="preserve">0.29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4E19BB5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</w:t>
      </w:r>
      <w:proofErr w:type="gramStart"/>
      <w:r>
        <w:rPr>
          <w:rFonts w:ascii="Courier New" w:hAnsi="Courier New" w:cs="Courier New"/>
          <w:sz w:val="18"/>
        </w:rPr>
        <w:t>75.85  N.</w:t>
      </w:r>
      <w:proofErr w:type="gramEnd"/>
      <w:r>
        <w:rPr>
          <w:rFonts w:ascii="Courier New" w:hAnsi="Courier New" w:cs="Courier New"/>
          <w:sz w:val="18"/>
        </w:rPr>
        <w:t>/mm²</w:t>
      </w:r>
    </w:p>
    <w:p w14:paraId="3FE8129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</w:t>
      </w:r>
      <w:proofErr w:type="gramStart"/>
      <w:r>
        <w:rPr>
          <w:rFonts w:ascii="Courier New" w:hAnsi="Courier New" w:cs="Courier New"/>
          <w:sz w:val="18"/>
        </w:rPr>
        <w:t>Min( 6</w:t>
      </w:r>
      <w:proofErr w:type="gramEnd"/>
      <w:r>
        <w:rPr>
          <w:rFonts w:ascii="Courier New" w:hAnsi="Courier New" w:cs="Courier New"/>
          <w:sz w:val="18"/>
        </w:rPr>
        <w:t xml:space="preserve">mm, t, </w:t>
      </w:r>
      <w:proofErr w:type="spellStart"/>
      <w:r>
        <w:rPr>
          <w:rFonts w:ascii="Courier New" w:hAnsi="Courier New" w:cs="Courier New"/>
          <w:sz w:val="18"/>
        </w:rPr>
        <w:t>tw</w:t>
      </w:r>
      <w:proofErr w:type="spellEnd"/>
      <w:r>
        <w:rPr>
          <w:rFonts w:ascii="Courier New" w:hAnsi="Courier New" w:cs="Courier New"/>
          <w:sz w:val="18"/>
        </w:rPr>
        <w:t xml:space="preserve"> )      </w:t>
      </w:r>
      <w:proofErr w:type="spellStart"/>
      <w:r>
        <w:rPr>
          <w:rFonts w:ascii="Courier New" w:hAnsi="Courier New" w:cs="Courier New"/>
          <w:sz w:val="18"/>
        </w:rPr>
        <w:t>Wldmin</w:t>
      </w:r>
      <w:proofErr w:type="spellEnd"/>
      <w:r>
        <w:rPr>
          <w:rFonts w:ascii="Courier New" w:hAnsi="Courier New" w:cs="Courier New"/>
          <w:sz w:val="18"/>
        </w:rPr>
        <w:t xml:space="preserve">      3.00  mm.</w:t>
      </w:r>
    </w:p>
    <w:p w14:paraId="4D6D6D5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Space between </w:t>
      </w:r>
      <w:proofErr w:type="gramStart"/>
      <w:r>
        <w:rPr>
          <w:rFonts w:ascii="Courier New" w:hAnsi="Courier New" w:cs="Courier New"/>
          <w:sz w:val="18"/>
        </w:rPr>
        <w:t>Welds  8</w:t>
      </w:r>
      <w:proofErr w:type="gramEnd"/>
      <w:r>
        <w:rPr>
          <w:rFonts w:ascii="Courier New" w:hAnsi="Courier New" w:cs="Courier New"/>
          <w:sz w:val="18"/>
        </w:rPr>
        <w:t>*TCA                      50.80  mm.</w:t>
      </w:r>
    </w:p>
    <w:p w14:paraId="1AD2C50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     </w:t>
      </w:r>
      <w:proofErr w:type="spellStart"/>
      <w:r>
        <w:rPr>
          <w:rFonts w:ascii="Courier New" w:hAnsi="Courier New" w:cs="Courier New"/>
          <w:sz w:val="18"/>
        </w:rPr>
        <w:t>WLeg</w:t>
      </w:r>
      <w:proofErr w:type="spellEnd"/>
      <w:r>
        <w:rPr>
          <w:rFonts w:ascii="Courier New" w:hAnsi="Courier New" w:cs="Courier New"/>
          <w:sz w:val="18"/>
        </w:rPr>
        <w:t xml:space="preserve">*0.55*S     </w:t>
      </w:r>
      <w:proofErr w:type="gramStart"/>
      <w:r>
        <w:rPr>
          <w:rFonts w:ascii="Courier New" w:hAnsi="Courier New" w:cs="Courier New"/>
          <w:sz w:val="18"/>
        </w:rPr>
        <w:t xml:space="preserve">23.20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4BDDEE3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</w:t>
      </w:r>
      <w:proofErr w:type="spellStart"/>
      <w:r>
        <w:rPr>
          <w:rFonts w:ascii="Courier New" w:hAnsi="Courier New" w:cs="Courier New"/>
          <w:sz w:val="18"/>
        </w:rPr>
        <w:t>Pext</w:t>
      </w:r>
      <w:proofErr w:type="spellEnd"/>
      <w:r>
        <w:rPr>
          <w:rFonts w:ascii="Courier New" w:hAnsi="Courier New" w:cs="Courier New"/>
          <w:sz w:val="18"/>
        </w:rPr>
        <w:t>*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 xml:space="preserve">      </w:t>
      </w:r>
      <w:proofErr w:type="gramStart"/>
      <w:r>
        <w:rPr>
          <w:rFonts w:ascii="Courier New" w:hAnsi="Courier New" w:cs="Courier New"/>
          <w:sz w:val="18"/>
        </w:rPr>
        <w:t xml:space="preserve">1.24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2D52E81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ABA508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Stiffening Ring Calcs </w:t>
      </w:r>
      <w:proofErr w:type="gramStart"/>
      <w:r w:rsidRPr="00F95D79">
        <w:rPr>
          <w:rFonts w:ascii="Tahoma" w:hAnsi="Courier New" w:cs="Courier New"/>
          <w:b/>
          <w:color w:val="000000"/>
          <w:sz w:val="18"/>
          <w:u w:val="single"/>
        </w:rPr>
        <w:t>for :</w:t>
      </w:r>
      <w:proofErr w:type="gramEnd"/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 Ring 6-3 , SA-240 316 , Bar Ring: 48 x 10 mm.</w:t>
      </w:r>
    </w:p>
    <w:p w14:paraId="4F826B7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7A1416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76 mm.</w:t>
      </w:r>
    </w:p>
    <w:p w14:paraId="56C2774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17ABCD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</w:t>
      </w:r>
      <w:proofErr w:type="gramStart"/>
      <w:r>
        <w:rPr>
          <w:rFonts w:ascii="Courier New" w:hAnsi="Courier New" w:cs="Courier New"/>
          <w:sz w:val="18"/>
        </w:rPr>
        <w:t xml:space="preserve">²)   </w:t>
      </w:r>
      <w:proofErr w:type="gramEnd"/>
      <w:r>
        <w:rPr>
          <w:rFonts w:ascii="Courier New" w:hAnsi="Courier New" w:cs="Courier New"/>
          <w:sz w:val="18"/>
        </w:rPr>
        <w:t>Distance (mm.)    Area*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</w:p>
    <w:p w14:paraId="51C4EE6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AC2736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2.294          1.5000           3.440</w:t>
      </w:r>
    </w:p>
    <w:p w14:paraId="32E10EB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4.782         26.9100         128.684</w:t>
      </w:r>
    </w:p>
    <w:p w14:paraId="0E42B98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7.076                         132.124</w:t>
      </w:r>
    </w:p>
    <w:p w14:paraId="49B49CD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AED135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19 mm.</w:t>
      </w:r>
    </w:p>
    <w:p w14:paraId="6B921A3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06C858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                Inertia        Distance         A*Dist²</w:t>
      </w:r>
    </w:p>
    <w:p w14:paraId="6E177AB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66A7F48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0.017         17.1731         676.429</w:t>
      </w:r>
    </w:p>
    <w:p w14:paraId="2330E29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9.113         -8.2369         324.442</w:t>
      </w:r>
    </w:p>
    <w:p w14:paraId="7C0CB80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9.130                        1000.870</w:t>
      </w:r>
    </w:p>
    <w:p w14:paraId="39E2F1E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3A7F585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19 cm**4</w:t>
      </w:r>
    </w:p>
    <w:p w14:paraId="06BE336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A05531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</w:t>
      </w:r>
      <w:proofErr w:type="spellStart"/>
      <w:r>
        <w:rPr>
          <w:rFonts w:ascii="Courier New" w:hAnsi="Courier New" w:cs="Courier New"/>
          <w:sz w:val="18"/>
        </w:rPr>
        <w:t>Breq</w:t>
      </w:r>
      <w:proofErr w:type="spellEnd"/>
      <w:r>
        <w:rPr>
          <w:rFonts w:ascii="Courier New" w:hAnsi="Courier New" w:cs="Courier New"/>
          <w:sz w:val="18"/>
        </w:rPr>
        <w:t xml:space="preserve">        3.05 N./mm²</w:t>
      </w:r>
    </w:p>
    <w:p w14:paraId="012847C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  0.0000318</w:t>
      </w:r>
    </w:p>
    <w:p w14:paraId="10AC0BD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7DE85F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00B53E3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( OD</w:t>
      </w:r>
      <w:proofErr w:type="gramEnd"/>
      <w:r>
        <w:rPr>
          <w:rFonts w:ascii="Courier New" w:hAnsi="Courier New" w:cs="Courier New"/>
          <w:sz w:val="18"/>
        </w:rPr>
        <w:t xml:space="preserve">² * 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(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Aring</w:t>
      </w:r>
      <w:proofErr w:type="spellEnd"/>
      <w:r>
        <w:rPr>
          <w:rFonts w:ascii="Courier New" w:hAnsi="Courier New" w:cs="Courier New"/>
          <w:sz w:val="18"/>
        </w:rPr>
        <w:t>/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)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)/10.9</w:t>
      </w:r>
    </w:p>
    <w:p w14:paraId="1ADFB82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(1610.2754²*501.3885(3.0+4.782/501.3885)0.000032)/10.9</w:t>
      </w:r>
    </w:p>
    <w:p w14:paraId="292F528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 cm**4</w:t>
      </w:r>
    </w:p>
    <w:p w14:paraId="3D55EDB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B94915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466A409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</w:t>
      </w:r>
      <w:proofErr w:type="spellStart"/>
      <w:r>
        <w:rPr>
          <w:rFonts w:ascii="Courier New" w:hAnsi="Courier New" w:cs="Courier New"/>
          <w:sz w:val="18"/>
        </w:rPr>
        <w:t>Wleg</w:t>
      </w:r>
      <w:proofErr w:type="spellEnd"/>
      <w:r>
        <w:rPr>
          <w:rFonts w:ascii="Courier New" w:hAnsi="Courier New" w:cs="Courier New"/>
          <w:sz w:val="18"/>
        </w:rPr>
        <w:t xml:space="preserve">     </w:t>
      </w:r>
      <w:proofErr w:type="gramStart"/>
      <w:r>
        <w:rPr>
          <w:rFonts w:ascii="Courier New" w:hAnsi="Courier New" w:cs="Courier New"/>
          <w:sz w:val="18"/>
        </w:rPr>
        <w:t>3.000  mm.</w:t>
      </w:r>
      <w:proofErr w:type="gramEnd"/>
    </w:p>
    <w:p w14:paraId="2DA94E5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INTERMITTENT</w:t>
      </w:r>
    </w:p>
    <w:p w14:paraId="40C924A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4BA1EA9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</w:t>
      </w:r>
      <w:proofErr w:type="spellStart"/>
      <w:r>
        <w:rPr>
          <w:rFonts w:ascii="Courier New" w:hAnsi="Courier New" w:cs="Courier New"/>
          <w:sz w:val="18"/>
        </w:rPr>
        <w:t>Pext</w:t>
      </w:r>
      <w:proofErr w:type="spellEnd"/>
      <w:r>
        <w:rPr>
          <w:rFonts w:ascii="Courier New" w:hAnsi="Courier New" w:cs="Courier New"/>
          <w:sz w:val="18"/>
        </w:rPr>
        <w:t>*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 xml:space="preserve">      </w:t>
      </w:r>
      <w:proofErr w:type="gramStart"/>
      <w:r>
        <w:rPr>
          <w:rFonts w:ascii="Courier New" w:hAnsi="Courier New" w:cs="Courier New"/>
          <w:sz w:val="18"/>
        </w:rPr>
        <w:t xml:space="preserve">0.51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2B34D7B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 </w:t>
      </w:r>
      <w:proofErr w:type="gramStart"/>
      <w:r>
        <w:rPr>
          <w:rFonts w:ascii="Courier New" w:hAnsi="Courier New" w:cs="Courier New"/>
          <w:sz w:val="18"/>
        </w:rPr>
        <w:t xml:space="preserve">8.23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</w:p>
    <w:p w14:paraId="3D64391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</w:t>
      </w:r>
      <w:proofErr w:type="gramStart"/>
      <w:r>
        <w:rPr>
          <w:rFonts w:ascii="Courier New" w:hAnsi="Courier New" w:cs="Courier New"/>
          <w:sz w:val="18"/>
        </w:rPr>
        <w:t>( Ring</w:t>
      </w:r>
      <w:proofErr w:type="gramEnd"/>
      <w:r>
        <w:rPr>
          <w:rFonts w:ascii="Courier New" w:hAnsi="Courier New" w:cs="Courier New"/>
          <w:sz w:val="18"/>
        </w:rPr>
        <w:t xml:space="preserve"> + Shell )     Q   3938.88  mm.³</w:t>
      </w:r>
    </w:p>
    <w:p w14:paraId="6B3AE05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</w:t>
      </w:r>
      <w:proofErr w:type="gramStart"/>
      <w:r>
        <w:rPr>
          <w:rFonts w:ascii="Courier New" w:hAnsi="Courier New" w:cs="Courier New"/>
          <w:sz w:val="18"/>
        </w:rPr>
        <w:t xml:space="preserve">0.17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2380E96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</w:t>
      </w:r>
      <w:proofErr w:type="gramStart"/>
      <w:r>
        <w:rPr>
          <w:rFonts w:ascii="Courier New" w:hAnsi="Courier New" w:cs="Courier New"/>
          <w:sz w:val="18"/>
        </w:rPr>
        <w:t>75.85  N.</w:t>
      </w:r>
      <w:proofErr w:type="gramEnd"/>
      <w:r>
        <w:rPr>
          <w:rFonts w:ascii="Courier New" w:hAnsi="Courier New" w:cs="Courier New"/>
          <w:sz w:val="18"/>
        </w:rPr>
        <w:t>/mm²</w:t>
      </w:r>
    </w:p>
    <w:p w14:paraId="20F8481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</w:t>
      </w:r>
      <w:proofErr w:type="gramStart"/>
      <w:r>
        <w:rPr>
          <w:rFonts w:ascii="Courier New" w:hAnsi="Courier New" w:cs="Courier New"/>
          <w:sz w:val="18"/>
        </w:rPr>
        <w:t>Min( 6</w:t>
      </w:r>
      <w:proofErr w:type="gramEnd"/>
      <w:r>
        <w:rPr>
          <w:rFonts w:ascii="Courier New" w:hAnsi="Courier New" w:cs="Courier New"/>
          <w:sz w:val="18"/>
        </w:rPr>
        <w:t xml:space="preserve">mm, t, </w:t>
      </w:r>
      <w:proofErr w:type="spellStart"/>
      <w:r>
        <w:rPr>
          <w:rFonts w:ascii="Courier New" w:hAnsi="Courier New" w:cs="Courier New"/>
          <w:sz w:val="18"/>
        </w:rPr>
        <w:t>tw</w:t>
      </w:r>
      <w:proofErr w:type="spellEnd"/>
      <w:r>
        <w:rPr>
          <w:rFonts w:ascii="Courier New" w:hAnsi="Courier New" w:cs="Courier New"/>
          <w:sz w:val="18"/>
        </w:rPr>
        <w:t xml:space="preserve"> )      </w:t>
      </w:r>
      <w:proofErr w:type="spellStart"/>
      <w:r>
        <w:rPr>
          <w:rFonts w:ascii="Courier New" w:hAnsi="Courier New" w:cs="Courier New"/>
          <w:sz w:val="18"/>
        </w:rPr>
        <w:t>Wldmin</w:t>
      </w:r>
      <w:proofErr w:type="spellEnd"/>
      <w:r>
        <w:rPr>
          <w:rFonts w:ascii="Courier New" w:hAnsi="Courier New" w:cs="Courier New"/>
          <w:sz w:val="18"/>
        </w:rPr>
        <w:t xml:space="preserve">      3.00  mm.</w:t>
      </w:r>
    </w:p>
    <w:p w14:paraId="7B91D63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Space between </w:t>
      </w:r>
      <w:proofErr w:type="gramStart"/>
      <w:r>
        <w:rPr>
          <w:rFonts w:ascii="Courier New" w:hAnsi="Courier New" w:cs="Courier New"/>
          <w:sz w:val="18"/>
        </w:rPr>
        <w:t>Welds  8</w:t>
      </w:r>
      <w:proofErr w:type="gramEnd"/>
      <w:r>
        <w:rPr>
          <w:rFonts w:ascii="Courier New" w:hAnsi="Courier New" w:cs="Courier New"/>
          <w:sz w:val="18"/>
        </w:rPr>
        <w:t>*TCA                      50.80  mm.</w:t>
      </w:r>
    </w:p>
    <w:p w14:paraId="03D4CCB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     </w:t>
      </w:r>
      <w:proofErr w:type="spellStart"/>
      <w:r>
        <w:rPr>
          <w:rFonts w:ascii="Courier New" w:hAnsi="Courier New" w:cs="Courier New"/>
          <w:sz w:val="18"/>
        </w:rPr>
        <w:t>WLeg</w:t>
      </w:r>
      <w:proofErr w:type="spellEnd"/>
      <w:r>
        <w:rPr>
          <w:rFonts w:ascii="Courier New" w:hAnsi="Courier New" w:cs="Courier New"/>
          <w:sz w:val="18"/>
        </w:rPr>
        <w:t xml:space="preserve">*0.55*S     </w:t>
      </w:r>
      <w:proofErr w:type="gramStart"/>
      <w:r>
        <w:rPr>
          <w:rFonts w:ascii="Courier New" w:hAnsi="Courier New" w:cs="Courier New"/>
          <w:sz w:val="18"/>
        </w:rPr>
        <w:t xml:space="preserve">23.20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555B8B5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</w:t>
      </w:r>
      <w:proofErr w:type="spellStart"/>
      <w:r>
        <w:rPr>
          <w:rFonts w:ascii="Courier New" w:hAnsi="Courier New" w:cs="Courier New"/>
          <w:sz w:val="18"/>
        </w:rPr>
        <w:t>Pext</w:t>
      </w:r>
      <w:proofErr w:type="spellEnd"/>
      <w:r>
        <w:rPr>
          <w:rFonts w:ascii="Courier New" w:hAnsi="Courier New" w:cs="Courier New"/>
          <w:sz w:val="18"/>
        </w:rPr>
        <w:t>*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 xml:space="preserve">      </w:t>
      </w:r>
      <w:proofErr w:type="gramStart"/>
      <w:r>
        <w:rPr>
          <w:rFonts w:ascii="Courier New" w:hAnsi="Courier New" w:cs="Courier New"/>
          <w:sz w:val="18"/>
        </w:rPr>
        <w:t xml:space="preserve">0.54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0438E42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CE7B1A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Stiffening Ring Calcs </w:t>
      </w:r>
      <w:proofErr w:type="gramStart"/>
      <w:r w:rsidRPr="00F95D79">
        <w:rPr>
          <w:rFonts w:ascii="Tahoma" w:hAnsi="Courier New" w:cs="Courier New"/>
          <w:b/>
          <w:color w:val="000000"/>
          <w:sz w:val="18"/>
          <w:u w:val="single"/>
        </w:rPr>
        <w:t>for :</w:t>
      </w:r>
      <w:proofErr w:type="gramEnd"/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 Ring 7-1 , SA-240 316 , Bar Ring: 47 x 10 mm.</w:t>
      </w:r>
    </w:p>
    <w:p w14:paraId="769A52F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443A0C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76 mm.</w:t>
      </w:r>
    </w:p>
    <w:p w14:paraId="758FDA7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5BAAF6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</w:t>
      </w:r>
      <w:proofErr w:type="gramStart"/>
      <w:r>
        <w:rPr>
          <w:rFonts w:ascii="Courier New" w:hAnsi="Courier New" w:cs="Courier New"/>
          <w:sz w:val="18"/>
        </w:rPr>
        <w:t xml:space="preserve">²)   </w:t>
      </w:r>
      <w:proofErr w:type="gramEnd"/>
      <w:r>
        <w:rPr>
          <w:rFonts w:ascii="Courier New" w:hAnsi="Courier New" w:cs="Courier New"/>
          <w:sz w:val="18"/>
        </w:rPr>
        <w:t>Distance (mm.)    Area*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</w:p>
    <w:p w14:paraId="2A56187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15C51F3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2.295          1.5000           3.442</w:t>
      </w:r>
    </w:p>
    <w:p w14:paraId="5E1B9A1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4.700         26.5000         124.550</w:t>
      </w:r>
    </w:p>
    <w:p w14:paraId="052D1B4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6.995                         127.993</w:t>
      </w:r>
    </w:p>
    <w:p w14:paraId="63355A0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1E6E473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18 mm.</w:t>
      </w:r>
    </w:p>
    <w:p w14:paraId="678356B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A67D71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39C78F5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1B6E806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0.017         16.7981         647.554</w:t>
      </w:r>
    </w:p>
    <w:p w14:paraId="633723E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8.652         -8.2020         316.180</w:t>
      </w:r>
    </w:p>
    <w:p w14:paraId="6F08F33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8.669                         963.734</w:t>
      </w:r>
    </w:p>
    <w:p w14:paraId="62C648D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047A1B6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18 cm**4</w:t>
      </w:r>
    </w:p>
    <w:p w14:paraId="5662D9D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17709E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</w:t>
      </w:r>
      <w:proofErr w:type="spellStart"/>
      <w:r>
        <w:rPr>
          <w:rFonts w:ascii="Courier New" w:hAnsi="Courier New" w:cs="Courier New"/>
          <w:sz w:val="18"/>
        </w:rPr>
        <w:t>Breq</w:t>
      </w:r>
      <w:proofErr w:type="spellEnd"/>
      <w:r>
        <w:rPr>
          <w:rFonts w:ascii="Courier New" w:hAnsi="Courier New" w:cs="Courier New"/>
          <w:sz w:val="18"/>
        </w:rPr>
        <w:t xml:space="preserve">        3.37 N./mm²</w:t>
      </w:r>
    </w:p>
    <w:p w14:paraId="1130E99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  0.0000350</w:t>
      </w:r>
    </w:p>
    <w:p w14:paraId="0F02615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71AD29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0ABB9C3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( OD</w:t>
      </w:r>
      <w:proofErr w:type="gramEnd"/>
      <w:r>
        <w:rPr>
          <w:rFonts w:ascii="Courier New" w:hAnsi="Courier New" w:cs="Courier New"/>
          <w:sz w:val="18"/>
        </w:rPr>
        <w:t xml:space="preserve">² * 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(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Aring</w:t>
      </w:r>
      <w:proofErr w:type="spellEnd"/>
      <w:r>
        <w:rPr>
          <w:rFonts w:ascii="Courier New" w:hAnsi="Courier New" w:cs="Courier New"/>
          <w:sz w:val="18"/>
        </w:rPr>
        <w:t>/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)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)/10.9</w:t>
      </w:r>
    </w:p>
    <w:p w14:paraId="4B397DA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(1612.0²*805.0(3.0+4.7/805.0)0.000035)/10.9</w:t>
      </w:r>
    </w:p>
    <w:p w14:paraId="042BDE2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 cm**4</w:t>
      </w:r>
    </w:p>
    <w:p w14:paraId="5CEC486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9F91B2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6DD3CCD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</w:t>
      </w:r>
      <w:proofErr w:type="spellStart"/>
      <w:r>
        <w:rPr>
          <w:rFonts w:ascii="Courier New" w:hAnsi="Courier New" w:cs="Courier New"/>
          <w:sz w:val="18"/>
        </w:rPr>
        <w:t>Wleg</w:t>
      </w:r>
      <w:proofErr w:type="spellEnd"/>
      <w:r>
        <w:rPr>
          <w:rFonts w:ascii="Courier New" w:hAnsi="Courier New" w:cs="Courier New"/>
          <w:sz w:val="18"/>
        </w:rPr>
        <w:t xml:space="preserve">     </w:t>
      </w:r>
      <w:proofErr w:type="gramStart"/>
      <w:r>
        <w:rPr>
          <w:rFonts w:ascii="Courier New" w:hAnsi="Courier New" w:cs="Courier New"/>
          <w:sz w:val="18"/>
        </w:rPr>
        <w:t>3.000  mm.</w:t>
      </w:r>
      <w:proofErr w:type="gramEnd"/>
    </w:p>
    <w:p w14:paraId="191A2C1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5BDA130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3051286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</w:t>
      </w:r>
      <w:proofErr w:type="spellStart"/>
      <w:r>
        <w:rPr>
          <w:rFonts w:ascii="Courier New" w:hAnsi="Courier New" w:cs="Courier New"/>
          <w:sz w:val="18"/>
        </w:rPr>
        <w:t>Pext</w:t>
      </w:r>
      <w:proofErr w:type="spellEnd"/>
      <w:r>
        <w:rPr>
          <w:rFonts w:ascii="Courier New" w:hAnsi="Courier New" w:cs="Courier New"/>
          <w:sz w:val="18"/>
        </w:rPr>
        <w:t>*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 xml:space="preserve">      </w:t>
      </w:r>
      <w:proofErr w:type="gramStart"/>
      <w:r>
        <w:rPr>
          <w:rFonts w:ascii="Courier New" w:hAnsi="Courier New" w:cs="Courier New"/>
          <w:sz w:val="18"/>
        </w:rPr>
        <w:t xml:space="preserve">0.82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18C92BB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</w:t>
      </w:r>
      <w:proofErr w:type="gramStart"/>
      <w:r>
        <w:rPr>
          <w:rFonts w:ascii="Courier New" w:hAnsi="Courier New" w:cs="Courier New"/>
          <w:sz w:val="18"/>
        </w:rPr>
        <w:t xml:space="preserve">13.23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</w:p>
    <w:p w14:paraId="1BAF4E0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</w:t>
      </w:r>
      <w:proofErr w:type="gramStart"/>
      <w:r>
        <w:rPr>
          <w:rFonts w:ascii="Courier New" w:hAnsi="Courier New" w:cs="Courier New"/>
          <w:sz w:val="18"/>
        </w:rPr>
        <w:t>( Ring</w:t>
      </w:r>
      <w:proofErr w:type="gramEnd"/>
      <w:r>
        <w:rPr>
          <w:rFonts w:ascii="Courier New" w:hAnsi="Courier New" w:cs="Courier New"/>
          <w:sz w:val="18"/>
        </w:rPr>
        <w:t xml:space="preserve"> + Shell )     Q   3854.93  mm.³</w:t>
      </w:r>
    </w:p>
    <w:p w14:paraId="3852973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Weld Shear Flow due to Rad. Shear Load         VQ/I      </w:t>
      </w:r>
      <w:proofErr w:type="gramStart"/>
      <w:r>
        <w:rPr>
          <w:rFonts w:ascii="Courier New" w:hAnsi="Courier New" w:cs="Courier New"/>
          <w:sz w:val="18"/>
        </w:rPr>
        <w:t xml:space="preserve">0.28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58B3AFE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</w:t>
      </w:r>
      <w:proofErr w:type="gramStart"/>
      <w:r>
        <w:rPr>
          <w:rFonts w:ascii="Courier New" w:hAnsi="Courier New" w:cs="Courier New"/>
          <w:sz w:val="18"/>
        </w:rPr>
        <w:t>75.85  N.</w:t>
      </w:r>
      <w:proofErr w:type="gramEnd"/>
      <w:r>
        <w:rPr>
          <w:rFonts w:ascii="Courier New" w:hAnsi="Courier New" w:cs="Courier New"/>
          <w:sz w:val="18"/>
        </w:rPr>
        <w:t>/mm²</w:t>
      </w:r>
    </w:p>
    <w:p w14:paraId="49D5375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</w:t>
      </w:r>
      <w:proofErr w:type="gramStart"/>
      <w:r>
        <w:rPr>
          <w:rFonts w:ascii="Courier New" w:hAnsi="Courier New" w:cs="Courier New"/>
          <w:sz w:val="18"/>
        </w:rPr>
        <w:t>Min( 6</w:t>
      </w:r>
      <w:proofErr w:type="gramEnd"/>
      <w:r>
        <w:rPr>
          <w:rFonts w:ascii="Courier New" w:hAnsi="Courier New" w:cs="Courier New"/>
          <w:sz w:val="18"/>
        </w:rPr>
        <w:t xml:space="preserve">mm, t, </w:t>
      </w:r>
      <w:proofErr w:type="spellStart"/>
      <w:r>
        <w:rPr>
          <w:rFonts w:ascii="Courier New" w:hAnsi="Courier New" w:cs="Courier New"/>
          <w:sz w:val="18"/>
        </w:rPr>
        <w:t>tw</w:t>
      </w:r>
      <w:proofErr w:type="spellEnd"/>
      <w:r>
        <w:rPr>
          <w:rFonts w:ascii="Courier New" w:hAnsi="Courier New" w:cs="Courier New"/>
          <w:sz w:val="18"/>
        </w:rPr>
        <w:t xml:space="preserve"> )      </w:t>
      </w:r>
      <w:proofErr w:type="spellStart"/>
      <w:r>
        <w:rPr>
          <w:rFonts w:ascii="Courier New" w:hAnsi="Courier New" w:cs="Courier New"/>
          <w:sz w:val="18"/>
        </w:rPr>
        <w:t>Wldmin</w:t>
      </w:r>
      <w:proofErr w:type="spellEnd"/>
      <w:r>
        <w:rPr>
          <w:rFonts w:ascii="Courier New" w:hAnsi="Courier New" w:cs="Courier New"/>
          <w:sz w:val="18"/>
        </w:rPr>
        <w:t xml:space="preserve">      3.00  mm.</w:t>
      </w:r>
    </w:p>
    <w:p w14:paraId="3787FE1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</w:t>
      </w:r>
      <w:proofErr w:type="spellStart"/>
      <w:r>
        <w:rPr>
          <w:rFonts w:ascii="Courier New" w:hAnsi="Courier New" w:cs="Courier New"/>
          <w:sz w:val="18"/>
        </w:rPr>
        <w:t>WLeg</w:t>
      </w:r>
      <w:proofErr w:type="spellEnd"/>
      <w:r>
        <w:rPr>
          <w:rFonts w:ascii="Courier New" w:hAnsi="Courier New" w:cs="Courier New"/>
          <w:sz w:val="18"/>
        </w:rPr>
        <w:t xml:space="preserve">*0.55*S     </w:t>
      </w:r>
      <w:proofErr w:type="gramStart"/>
      <w:r>
        <w:rPr>
          <w:rFonts w:ascii="Courier New" w:hAnsi="Courier New" w:cs="Courier New"/>
          <w:sz w:val="18"/>
        </w:rPr>
        <w:t xml:space="preserve">46.40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551CFB5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</w:t>
      </w:r>
      <w:proofErr w:type="spellStart"/>
      <w:r>
        <w:rPr>
          <w:rFonts w:ascii="Courier New" w:hAnsi="Courier New" w:cs="Courier New"/>
          <w:sz w:val="18"/>
        </w:rPr>
        <w:t>Pext</w:t>
      </w:r>
      <w:proofErr w:type="spellEnd"/>
      <w:r>
        <w:rPr>
          <w:rFonts w:ascii="Courier New" w:hAnsi="Courier New" w:cs="Courier New"/>
          <w:sz w:val="18"/>
        </w:rPr>
        <w:t>*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 xml:space="preserve">      </w:t>
      </w:r>
      <w:proofErr w:type="gramStart"/>
      <w:r>
        <w:rPr>
          <w:rFonts w:ascii="Courier New" w:hAnsi="Courier New" w:cs="Courier New"/>
          <w:sz w:val="18"/>
        </w:rPr>
        <w:t xml:space="preserve">0.87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54AFEDB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2D9F5D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Stiffening Ring Calcs </w:t>
      </w:r>
      <w:proofErr w:type="gramStart"/>
      <w:r w:rsidRPr="00F95D79">
        <w:rPr>
          <w:rFonts w:ascii="Tahoma" w:hAnsi="Courier New" w:cs="Courier New"/>
          <w:b/>
          <w:color w:val="000000"/>
          <w:sz w:val="18"/>
          <w:u w:val="single"/>
        </w:rPr>
        <w:t>for :</w:t>
      </w:r>
      <w:proofErr w:type="gramEnd"/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 Ring 7-2 , SA-240 316 , Bar Ring: 47 x 10 mm.</w:t>
      </w:r>
    </w:p>
    <w:p w14:paraId="1975497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C72F70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76 mm.</w:t>
      </w:r>
    </w:p>
    <w:p w14:paraId="4E446D7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BF237B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</w:t>
      </w:r>
      <w:proofErr w:type="gramStart"/>
      <w:r>
        <w:rPr>
          <w:rFonts w:ascii="Courier New" w:hAnsi="Courier New" w:cs="Courier New"/>
          <w:sz w:val="18"/>
        </w:rPr>
        <w:t xml:space="preserve">²)   </w:t>
      </w:r>
      <w:proofErr w:type="gramEnd"/>
      <w:r>
        <w:rPr>
          <w:rFonts w:ascii="Courier New" w:hAnsi="Courier New" w:cs="Courier New"/>
          <w:sz w:val="18"/>
        </w:rPr>
        <w:t>Distance (mm.)    Area*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</w:p>
    <w:p w14:paraId="73FF99F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7022DE4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2.295          1.5000           3.442</w:t>
      </w:r>
    </w:p>
    <w:p w14:paraId="5D53AF6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4.700         26.5000         124.550</w:t>
      </w:r>
    </w:p>
    <w:p w14:paraId="30E4E17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6.995                         127.993</w:t>
      </w:r>
    </w:p>
    <w:p w14:paraId="317367D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696F612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18 mm.</w:t>
      </w:r>
    </w:p>
    <w:p w14:paraId="2E0882E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1EB658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381DCB0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6FB883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0.017         16.7981         647.554</w:t>
      </w:r>
    </w:p>
    <w:p w14:paraId="6149239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8.652         -8.2020         316.180</w:t>
      </w:r>
    </w:p>
    <w:p w14:paraId="2792B8D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8.669                         963.734</w:t>
      </w:r>
    </w:p>
    <w:p w14:paraId="59F9B1A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5174CD3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Inertia, Ring plus Shell:         18 cm**4</w:t>
      </w:r>
    </w:p>
    <w:p w14:paraId="1AA2D89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29B2C1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</w:t>
      </w:r>
      <w:proofErr w:type="spellStart"/>
      <w:r>
        <w:rPr>
          <w:rFonts w:ascii="Courier New" w:hAnsi="Courier New" w:cs="Courier New"/>
          <w:sz w:val="18"/>
        </w:rPr>
        <w:t>Breq</w:t>
      </w:r>
      <w:proofErr w:type="spellEnd"/>
      <w:r>
        <w:rPr>
          <w:rFonts w:ascii="Courier New" w:hAnsi="Courier New" w:cs="Courier New"/>
          <w:sz w:val="18"/>
        </w:rPr>
        <w:t xml:space="preserve">        3.57 N./mm²</w:t>
      </w:r>
    </w:p>
    <w:p w14:paraId="73D145F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  0.0000370</w:t>
      </w:r>
    </w:p>
    <w:p w14:paraId="35917A2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3F2A80B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481370E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( OD</w:t>
      </w:r>
      <w:proofErr w:type="gramEnd"/>
      <w:r>
        <w:rPr>
          <w:rFonts w:ascii="Courier New" w:hAnsi="Courier New" w:cs="Courier New"/>
          <w:sz w:val="18"/>
        </w:rPr>
        <w:t xml:space="preserve">² * 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(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Aring</w:t>
      </w:r>
      <w:proofErr w:type="spellEnd"/>
      <w:r>
        <w:rPr>
          <w:rFonts w:ascii="Courier New" w:hAnsi="Courier New" w:cs="Courier New"/>
          <w:sz w:val="18"/>
        </w:rPr>
        <w:t>/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)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)/10.9</w:t>
      </w:r>
    </w:p>
    <w:p w14:paraId="72310A8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(1612.0²*1207.0(3.0+4.7/1207.0)0.000037)/10.9</w:t>
      </w:r>
    </w:p>
    <w:p w14:paraId="5EFD884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 cm**4</w:t>
      </w:r>
    </w:p>
    <w:p w14:paraId="36BC936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01B032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Results for Stiffening Ring Weld Calculations per UG-30:</w:t>
      </w:r>
    </w:p>
    <w:p w14:paraId="6B81F24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Given Stiffening Ring Fillet Weld Size         </w:t>
      </w:r>
      <w:proofErr w:type="spellStart"/>
      <w:r>
        <w:rPr>
          <w:rFonts w:ascii="Courier New" w:hAnsi="Courier New" w:cs="Courier New"/>
          <w:sz w:val="18"/>
        </w:rPr>
        <w:t>Wleg</w:t>
      </w:r>
      <w:proofErr w:type="spellEnd"/>
      <w:r>
        <w:rPr>
          <w:rFonts w:ascii="Courier New" w:hAnsi="Courier New" w:cs="Courier New"/>
          <w:sz w:val="18"/>
        </w:rPr>
        <w:t xml:space="preserve">     </w:t>
      </w:r>
      <w:proofErr w:type="gramStart"/>
      <w:r>
        <w:rPr>
          <w:rFonts w:ascii="Courier New" w:hAnsi="Courier New" w:cs="Courier New"/>
          <w:sz w:val="18"/>
        </w:rPr>
        <w:t>3.000  mm.</w:t>
      </w:r>
      <w:proofErr w:type="gramEnd"/>
    </w:p>
    <w:p w14:paraId="5BA0C1E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Stiffening Ring Attachment Style                   CONTINUOUS</w:t>
      </w:r>
    </w:p>
    <w:p w14:paraId="237C428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Location of Stiffening Ring                          EXTERNAL</w:t>
      </w:r>
    </w:p>
    <w:p w14:paraId="3BA4CA0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Radial Pressure Load                      </w:t>
      </w:r>
      <w:proofErr w:type="spellStart"/>
      <w:r>
        <w:rPr>
          <w:rFonts w:ascii="Courier New" w:hAnsi="Courier New" w:cs="Courier New"/>
          <w:sz w:val="18"/>
        </w:rPr>
        <w:t>Pext</w:t>
      </w:r>
      <w:proofErr w:type="spellEnd"/>
      <w:r>
        <w:rPr>
          <w:rFonts w:ascii="Courier New" w:hAnsi="Courier New" w:cs="Courier New"/>
          <w:sz w:val="18"/>
        </w:rPr>
        <w:t>*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 xml:space="preserve">      </w:t>
      </w:r>
      <w:proofErr w:type="gramStart"/>
      <w:r>
        <w:rPr>
          <w:rFonts w:ascii="Courier New" w:hAnsi="Courier New" w:cs="Courier New"/>
          <w:sz w:val="18"/>
        </w:rPr>
        <w:t xml:space="preserve">1.23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3FC30FA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Radial Shear Load                             V     </w:t>
      </w:r>
      <w:proofErr w:type="gramStart"/>
      <w:r>
        <w:rPr>
          <w:rFonts w:ascii="Courier New" w:hAnsi="Courier New" w:cs="Courier New"/>
          <w:sz w:val="18"/>
        </w:rPr>
        <w:t xml:space="preserve">19.84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</w:p>
    <w:p w14:paraId="0571E3A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First Moment of the Area </w:t>
      </w:r>
      <w:proofErr w:type="gramStart"/>
      <w:r>
        <w:rPr>
          <w:rFonts w:ascii="Courier New" w:hAnsi="Courier New" w:cs="Courier New"/>
          <w:sz w:val="18"/>
        </w:rPr>
        <w:t>( Ring</w:t>
      </w:r>
      <w:proofErr w:type="gramEnd"/>
      <w:r>
        <w:rPr>
          <w:rFonts w:ascii="Courier New" w:hAnsi="Courier New" w:cs="Courier New"/>
          <w:sz w:val="18"/>
        </w:rPr>
        <w:t xml:space="preserve"> + Shell )     Q   3854.93  mm.³</w:t>
      </w:r>
    </w:p>
    <w:p w14:paraId="708C872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Weld Shear Flow due to Rad. Shear Load         VQ/I      </w:t>
      </w:r>
      <w:proofErr w:type="gramStart"/>
      <w:r>
        <w:rPr>
          <w:rFonts w:ascii="Courier New" w:hAnsi="Courier New" w:cs="Courier New"/>
          <w:sz w:val="18"/>
        </w:rPr>
        <w:t xml:space="preserve">0.42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10A06C5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Stress                    0.55*S     </w:t>
      </w:r>
      <w:proofErr w:type="gramStart"/>
      <w:r>
        <w:rPr>
          <w:rFonts w:ascii="Courier New" w:hAnsi="Courier New" w:cs="Courier New"/>
          <w:sz w:val="18"/>
        </w:rPr>
        <w:t>75.85  N.</w:t>
      </w:r>
      <w:proofErr w:type="gramEnd"/>
      <w:r>
        <w:rPr>
          <w:rFonts w:ascii="Courier New" w:hAnsi="Courier New" w:cs="Courier New"/>
          <w:sz w:val="18"/>
        </w:rPr>
        <w:t>/mm²</w:t>
      </w:r>
    </w:p>
    <w:p w14:paraId="4BF0671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Minimum Weld Leg Size </w:t>
      </w:r>
      <w:proofErr w:type="gramStart"/>
      <w:r>
        <w:rPr>
          <w:rFonts w:ascii="Courier New" w:hAnsi="Courier New" w:cs="Courier New"/>
          <w:sz w:val="18"/>
        </w:rPr>
        <w:t>Min( 6</w:t>
      </w:r>
      <w:proofErr w:type="gramEnd"/>
      <w:r>
        <w:rPr>
          <w:rFonts w:ascii="Courier New" w:hAnsi="Courier New" w:cs="Courier New"/>
          <w:sz w:val="18"/>
        </w:rPr>
        <w:t xml:space="preserve">mm, t, </w:t>
      </w:r>
      <w:proofErr w:type="spellStart"/>
      <w:r>
        <w:rPr>
          <w:rFonts w:ascii="Courier New" w:hAnsi="Courier New" w:cs="Courier New"/>
          <w:sz w:val="18"/>
        </w:rPr>
        <w:t>tw</w:t>
      </w:r>
      <w:proofErr w:type="spellEnd"/>
      <w:r>
        <w:rPr>
          <w:rFonts w:ascii="Courier New" w:hAnsi="Courier New" w:cs="Courier New"/>
          <w:sz w:val="18"/>
        </w:rPr>
        <w:t xml:space="preserve"> )      </w:t>
      </w:r>
      <w:proofErr w:type="spellStart"/>
      <w:r>
        <w:rPr>
          <w:rFonts w:ascii="Courier New" w:hAnsi="Courier New" w:cs="Courier New"/>
          <w:sz w:val="18"/>
        </w:rPr>
        <w:t>Wldmin</w:t>
      </w:r>
      <w:proofErr w:type="spellEnd"/>
      <w:r>
        <w:rPr>
          <w:rFonts w:ascii="Courier New" w:hAnsi="Courier New" w:cs="Courier New"/>
          <w:sz w:val="18"/>
        </w:rPr>
        <w:t xml:space="preserve">      3.00  mm.</w:t>
      </w:r>
    </w:p>
    <w:p w14:paraId="5B346AA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Weld Allowable Load            2*   </w:t>
      </w:r>
      <w:proofErr w:type="spellStart"/>
      <w:r>
        <w:rPr>
          <w:rFonts w:ascii="Courier New" w:hAnsi="Courier New" w:cs="Courier New"/>
          <w:sz w:val="18"/>
        </w:rPr>
        <w:t>WLeg</w:t>
      </w:r>
      <w:proofErr w:type="spellEnd"/>
      <w:r>
        <w:rPr>
          <w:rFonts w:ascii="Courier New" w:hAnsi="Courier New" w:cs="Courier New"/>
          <w:sz w:val="18"/>
        </w:rPr>
        <w:t xml:space="preserve">*0.55*S     </w:t>
      </w:r>
      <w:proofErr w:type="gramStart"/>
      <w:r>
        <w:rPr>
          <w:rFonts w:ascii="Courier New" w:hAnsi="Courier New" w:cs="Courier New"/>
          <w:sz w:val="18"/>
        </w:rPr>
        <w:t xml:space="preserve">46.40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1B5B588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The Combined Weld Load   SRSS of VQ/I and </w:t>
      </w:r>
      <w:proofErr w:type="spellStart"/>
      <w:r>
        <w:rPr>
          <w:rFonts w:ascii="Courier New" w:hAnsi="Courier New" w:cs="Courier New"/>
          <w:sz w:val="18"/>
        </w:rPr>
        <w:t>Pext</w:t>
      </w:r>
      <w:proofErr w:type="spellEnd"/>
      <w:r>
        <w:rPr>
          <w:rFonts w:ascii="Courier New" w:hAnsi="Courier New" w:cs="Courier New"/>
          <w:sz w:val="18"/>
        </w:rPr>
        <w:t>*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 xml:space="preserve">      </w:t>
      </w:r>
      <w:proofErr w:type="gramStart"/>
      <w:r>
        <w:rPr>
          <w:rFonts w:ascii="Courier New" w:hAnsi="Courier New" w:cs="Courier New"/>
          <w:sz w:val="18"/>
        </w:rPr>
        <w:t xml:space="preserve">1.30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646A469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D1EBC8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Stiffening Ring Calcs </w:t>
      </w:r>
      <w:proofErr w:type="gramStart"/>
      <w:r w:rsidRPr="00F95D79">
        <w:rPr>
          <w:rFonts w:ascii="Tahoma" w:hAnsi="Courier New" w:cs="Courier New"/>
          <w:b/>
          <w:color w:val="000000"/>
          <w:sz w:val="18"/>
          <w:u w:val="single"/>
        </w:rPr>
        <w:t>for :</w:t>
      </w:r>
      <w:proofErr w:type="gramEnd"/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 Ring 8.1 , SA-240 316 , Bar Ring: 26 x 14 mm.</w:t>
      </w:r>
    </w:p>
    <w:p w14:paraId="130F716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D85128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Effective Length of Shell:                            57 mm.</w:t>
      </w:r>
    </w:p>
    <w:p w14:paraId="435BED4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2CBCDD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Area (cm</w:t>
      </w:r>
      <w:proofErr w:type="gramStart"/>
      <w:r>
        <w:rPr>
          <w:rFonts w:ascii="Courier New" w:hAnsi="Courier New" w:cs="Courier New"/>
          <w:sz w:val="18"/>
        </w:rPr>
        <w:t xml:space="preserve">²)   </w:t>
      </w:r>
      <w:proofErr w:type="gramEnd"/>
      <w:r>
        <w:rPr>
          <w:rFonts w:ascii="Courier New" w:hAnsi="Courier New" w:cs="Courier New"/>
          <w:sz w:val="18"/>
        </w:rPr>
        <w:t>Distance (mm.)    Area*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</w:p>
    <w:p w14:paraId="13A1905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66C9EE7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1.719          1.5000           2.578</w:t>
      </w:r>
    </w:p>
    <w:p w14:paraId="4FA9372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3.640         16.0000          58.240</w:t>
      </w:r>
    </w:p>
    <w:p w14:paraId="4240B53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5.359                          60.818</w:t>
      </w:r>
    </w:p>
    <w:p w14:paraId="0DCAF68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2626F5D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Ring plus Shell:                          11 mm.</w:t>
      </w:r>
    </w:p>
    <w:p w14:paraId="34B4AD3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BCD0A5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Inertia        Distance         A*Dist²</w:t>
      </w:r>
    </w:p>
    <w:p w14:paraId="05F7A44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404EABD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Shell:             0.013          9.8497         166.726</w:t>
      </w:r>
    </w:p>
    <w:p w14:paraId="4D1D3F0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Ring :</w:t>
      </w:r>
      <w:proofErr w:type="gramEnd"/>
      <w:r>
        <w:rPr>
          <w:rFonts w:ascii="Courier New" w:hAnsi="Courier New" w:cs="Courier New"/>
          <w:sz w:val="18"/>
        </w:rPr>
        <w:t xml:space="preserve">             2.051         -4.6503          78.716</w:t>
      </w:r>
    </w:p>
    <w:p w14:paraId="630B1A6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Total:             2.063                         245.442</w:t>
      </w:r>
    </w:p>
    <w:p w14:paraId="31C42B4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</w:t>
      </w:r>
    </w:p>
    <w:p w14:paraId="0B7C2E6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Available Moment of Inertia, Ring plus Shell:          5 cm**4</w:t>
      </w:r>
    </w:p>
    <w:p w14:paraId="1029B55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A34875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Stress in Ring plus Shell      </w:t>
      </w:r>
      <w:proofErr w:type="spellStart"/>
      <w:r>
        <w:rPr>
          <w:rFonts w:ascii="Courier New" w:hAnsi="Courier New" w:cs="Courier New"/>
          <w:sz w:val="18"/>
        </w:rPr>
        <w:t>Breq</w:t>
      </w:r>
      <w:proofErr w:type="spellEnd"/>
      <w:r>
        <w:rPr>
          <w:rFonts w:ascii="Courier New" w:hAnsi="Courier New" w:cs="Courier New"/>
          <w:sz w:val="18"/>
        </w:rPr>
        <w:t xml:space="preserve">        1.02 N./mm²</w:t>
      </w:r>
    </w:p>
    <w:p w14:paraId="196EAF6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Strain in Ring plus Shell      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  0.0000106</w:t>
      </w:r>
    </w:p>
    <w:p w14:paraId="4A5E0EE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A09B0A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Moment of Inertia, Ring plus Shell:</w:t>
      </w:r>
    </w:p>
    <w:p w14:paraId="3698DCA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( OD</w:t>
      </w:r>
      <w:proofErr w:type="gramEnd"/>
      <w:r>
        <w:rPr>
          <w:rFonts w:ascii="Courier New" w:hAnsi="Courier New" w:cs="Courier New"/>
          <w:sz w:val="18"/>
        </w:rPr>
        <w:t xml:space="preserve">² * 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(</w:t>
      </w:r>
      <w:proofErr w:type="spellStart"/>
      <w:r>
        <w:rPr>
          <w:rFonts w:ascii="Courier New" w:hAnsi="Courier New" w:cs="Courier New"/>
          <w:sz w:val="18"/>
        </w:rPr>
        <w:t>Tca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Aring</w:t>
      </w:r>
      <w:proofErr w:type="spellEnd"/>
      <w:r>
        <w:rPr>
          <w:rFonts w:ascii="Courier New" w:hAnsi="Courier New" w:cs="Courier New"/>
          <w:sz w:val="18"/>
        </w:rPr>
        <w:t>/</w:t>
      </w:r>
      <w:proofErr w:type="spellStart"/>
      <w:r>
        <w:rPr>
          <w:rFonts w:ascii="Courier New" w:hAnsi="Courier New" w:cs="Courier New"/>
          <w:sz w:val="18"/>
        </w:rPr>
        <w:t>Slen</w:t>
      </w:r>
      <w:proofErr w:type="spellEnd"/>
      <w:r>
        <w:rPr>
          <w:rFonts w:ascii="Courier New" w:hAnsi="Courier New" w:cs="Courier New"/>
          <w:sz w:val="18"/>
        </w:rPr>
        <w:t>)</w:t>
      </w:r>
      <w:proofErr w:type="spellStart"/>
      <w:r>
        <w:rPr>
          <w:rFonts w:ascii="Courier New" w:hAnsi="Courier New" w:cs="Courier New"/>
          <w:sz w:val="18"/>
        </w:rPr>
        <w:t>Areq</w:t>
      </w:r>
      <w:proofErr w:type="spellEnd"/>
      <w:r>
        <w:rPr>
          <w:rFonts w:ascii="Courier New" w:hAnsi="Courier New" w:cs="Courier New"/>
          <w:sz w:val="18"/>
        </w:rPr>
        <w:t xml:space="preserve"> )/10.9</w:t>
      </w:r>
    </w:p>
    <w:p w14:paraId="7764BCE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(904.0²*100.0(3.0+3.64/100.0)0.000011)/10.9</w:t>
      </w:r>
    </w:p>
    <w:p w14:paraId="0D204F2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 cm**4</w:t>
      </w:r>
    </w:p>
    <w:p w14:paraId="546FE74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DD4E37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F95D79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F95D79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2B7A3553" w14:textId="77777777" w:rsidR="00F95D79" w:rsidRDefault="00F95D79" w:rsidP="00F95D79">
      <w:pPr>
        <w:rPr>
          <w:rFonts w:ascii="Courier New" w:hAnsi="Courier New" w:cs="Courier New"/>
          <w:sz w:val="18"/>
        </w:rPr>
        <w:sectPr w:rsidR="00F95D79" w:rsidSect="003A51D6">
          <w:headerReference w:type="default" r:id="rId13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47A6138B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</w:rPr>
        <w:lastRenderedPageBreak/>
        <w:fldChar w:fldCharType="begin"/>
      </w:r>
      <w:r w:rsidRPr="00F95D79">
        <w:rPr>
          <w:rFonts w:ascii="Courier New" w:hAnsi="Courier New" w:cs="Courier New"/>
          <w:sz w:val="18"/>
        </w:rPr>
        <w:instrText xml:space="preserve"> TC "</w:instrText>
      </w:r>
      <w:bookmarkStart w:id="7" w:name="_Toc222496882"/>
      <w:r w:rsidRPr="00F95D79">
        <w:rPr>
          <w:rFonts w:ascii="Courier New" w:hAnsi="Courier New" w:cs="Courier New"/>
          <w:sz w:val="18"/>
        </w:rPr>
        <w:instrText>Element and Detail Weights:</w:instrText>
      </w:r>
      <w:bookmarkEnd w:id="7"/>
      <w:r w:rsidRPr="00F95D79">
        <w:rPr>
          <w:rFonts w:ascii="Courier New" w:hAnsi="Courier New" w:cs="Courier New"/>
          <w:sz w:val="18"/>
        </w:rPr>
        <w:instrText xml:space="preserve">" /f C </w:instrText>
      </w:r>
      <w:r w:rsidRPr="00F95D79">
        <w:rPr>
          <w:rFonts w:ascii="Courier New" w:hAnsi="Courier New" w:cs="Courier New"/>
          <w:sz w:val="18"/>
        </w:rPr>
        <w:fldChar w:fldCharType="end"/>
      </w:r>
    </w:p>
    <w:p w14:paraId="7E095344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Element and Detail Weights:</w:t>
      </w:r>
    </w:p>
    <w:p w14:paraId="2A7A386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38CDDA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Element |    Element </w:t>
      </w:r>
      <w:proofErr w:type="gramStart"/>
      <w:r>
        <w:rPr>
          <w:rFonts w:ascii="Courier New" w:hAnsi="Courier New" w:cs="Courier New"/>
          <w:sz w:val="18"/>
        </w:rPr>
        <w:t>|  Corroded</w:t>
      </w:r>
      <w:proofErr w:type="gramEnd"/>
      <w:r>
        <w:rPr>
          <w:rFonts w:ascii="Courier New" w:hAnsi="Courier New" w:cs="Courier New"/>
          <w:sz w:val="18"/>
        </w:rPr>
        <w:t xml:space="preserve"> |   Corroded | Extra due  |</w:t>
      </w:r>
    </w:p>
    <w:p w14:paraId="325550A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To | Metal </w:t>
      </w:r>
      <w:proofErr w:type="spellStart"/>
      <w:r>
        <w:rPr>
          <w:rFonts w:ascii="Courier New" w:hAnsi="Courier New" w:cs="Courier New"/>
          <w:sz w:val="18"/>
        </w:rPr>
        <w:t>Wgt</w:t>
      </w:r>
      <w:proofErr w:type="spellEnd"/>
      <w:r>
        <w:rPr>
          <w:rFonts w:ascii="Courier New" w:hAnsi="Courier New" w:cs="Courier New"/>
          <w:sz w:val="18"/>
        </w:rPr>
        <w:t xml:space="preserve">. | </w:t>
      </w:r>
      <w:proofErr w:type="gramStart"/>
      <w:r>
        <w:rPr>
          <w:rFonts w:ascii="Courier New" w:hAnsi="Courier New" w:cs="Courier New"/>
          <w:sz w:val="18"/>
        </w:rPr>
        <w:t>ID  Volume</w:t>
      </w:r>
      <w:proofErr w:type="gramEnd"/>
      <w:r>
        <w:rPr>
          <w:rFonts w:ascii="Courier New" w:hAnsi="Courier New" w:cs="Courier New"/>
          <w:sz w:val="18"/>
        </w:rPr>
        <w:t xml:space="preserve"> |Metal </w:t>
      </w:r>
      <w:proofErr w:type="spellStart"/>
      <w:r>
        <w:rPr>
          <w:rFonts w:ascii="Courier New" w:hAnsi="Courier New" w:cs="Courier New"/>
          <w:sz w:val="18"/>
        </w:rPr>
        <w:t>Wgt</w:t>
      </w:r>
      <w:proofErr w:type="spellEnd"/>
      <w:r>
        <w:rPr>
          <w:rFonts w:ascii="Courier New" w:hAnsi="Courier New" w:cs="Courier New"/>
          <w:sz w:val="18"/>
        </w:rPr>
        <w:t xml:space="preserve">. </w:t>
      </w:r>
      <w:proofErr w:type="gramStart"/>
      <w:r>
        <w:rPr>
          <w:rFonts w:ascii="Courier New" w:hAnsi="Courier New" w:cs="Courier New"/>
          <w:sz w:val="18"/>
        </w:rPr>
        <w:t>|  ID</w:t>
      </w:r>
      <w:proofErr w:type="gramEnd"/>
      <w:r>
        <w:rPr>
          <w:rFonts w:ascii="Courier New" w:hAnsi="Courier New" w:cs="Courier New"/>
          <w:sz w:val="18"/>
        </w:rPr>
        <w:t xml:space="preserve"> Volume | </w:t>
      </w:r>
      <w:proofErr w:type="spellStart"/>
      <w:r>
        <w:rPr>
          <w:rFonts w:ascii="Courier New" w:hAnsi="Courier New" w:cs="Courier New"/>
          <w:sz w:val="18"/>
        </w:rPr>
        <w:t>Misc</w:t>
      </w:r>
      <w:proofErr w:type="spellEnd"/>
      <w:r>
        <w:rPr>
          <w:rFonts w:ascii="Courier New" w:hAnsi="Courier New" w:cs="Courier New"/>
          <w:sz w:val="18"/>
        </w:rPr>
        <w:t xml:space="preserve"> %     |</w:t>
      </w:r>
    </w:p>
    <w:p w14:paraId="49D09A9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  kg. |        Cm. |       kg. |        Cm. |        kg. |</w:t>
      </w:r>
    </w:p>
    <w:p w14:paraId="6EAB921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</w:t>
      </w:r>
    </w:p>
    <w:p w14:paraId="003C877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20</w:t>
      </w:r>
      <w:proofErr w:type="gramEnd"/>
      <w:r>
        <w:rPr>
          <w:rFonts w:ascii="Courier New" w:hAnsi="Courier New" w:cs="Courier New"/>
          <w:sz w:val="18"/>
        </w:rPr>
        <w:t>|    1.22562 |    4047.14 |   1.22562 |    4047.14 |        ... |</w:t>
      </w:r>
    </w:p>
    <w:p w14:paraId="13D74CF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30</w:t>
      </w:r>
      <w:proofErr w:type="gramEnd"/>
      <w:r>
        <w:rPr>
          <w:rFonts w:ascii="Courier New" w:hAnsi="Courier New" w:cs="Courier New"/>
          <w:sz w:val="18"/>
        </w:rPr>
        <w:t>|    64.2908 |     497493 |   64.2908 |     497493 |        ... |</w:t>
      </w:r>
    </w:p>
    <w:p w14:paraId="7A795FC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</w:t>
      </w:r>
      <w:proofErr w:type="gramStart"/>
      <w:r>
        <w:rPr>
          <w:rFonts w:ascii="Courier New" w:hAnsi="Courier New" w:cs="Courier New"/>
          <w:sz w:val="18"/>
        </w:rPr>
        <w:t>|  40</w:t>
      </w:r>
      <w:proofErr w:type="gramEnd"/>
      <w:r>
        <w:rPr>
          <w:rFonts w:ascii="Courier New" w:hAnsi="Courier New" w:cs="Courier New"/>
          <w:sz w:val="18"/>
        </w:rPr>
        <w:t>|    38.8802 |     452548 |   38.8802 |     452548 |        ... |</w:t>
      </w:r>
    </w:p>
    <w:p w14:paraId="1C48B34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</w:t>
      </w:r>
      <w:proofErr w:type="gramStart"/>
      <w:r>
        <w:rPr>
          <w:rFonts w:ascii="Courier New" w:hAnsi="Courier New" w:cs="Courier New"/>
          <w:sz w:val="18"/>
        </w:rPr>
        <w:t>|  50</w:t>
      </w:r>
      <w:proofErr w:type="gramEnd"/>
      <w:r>
        <w:rPr>
          <w:rFonts w:ascii="Courier New" w:hAnsi="Courier New" w:cs="Courier New"/>
          <w:sz w:val="18"/>
        </w:rPr>
        <w:t>|    79.6512 |        ... |   79.6512 |        ... |        ... |</w:t>
      </w:r>
    </w:p>
    <w:p w14:paraId="685E2EF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</w:t>
      </w:r>
      <w:proofErr w:type="gramStart"/>
      <w:r>
        <w:rPr>
          <w:rFonts w:ascii="Courier New" w:hAnsi="Courier New" w:cs="Courier New"/>
          <w:sz w:val="18"/>
        </w:rPr>
        <w:t>|  60</w:t>
      </w:r>
      <w:proofErr w:type="gramEnd"/>
      <w:r>
        <w:rPr>
          <w:rFonts w:ascii="Courier New" w:hAnsi="Courier New" w:cs="Courier New"/>
          <w:sz w:val="18"/>
        </w:rPr>
        <w:t>|    4.95053 |      28940 |   4.95053 |      28940 |        ... |</w:t>
      </w:r>
    </w:p>
    <w:p w14:paraId="4820A84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</w:t>
      </w:r>
      <w:proofErr w:type="gramStart"/>
      <w:r>
        <w:rPr>
          <w:rFonts w:ascii="Courier New" w:hAnsi="Courier New" w:cs="Courier New"/>
          <w:sz w:val="18"/>
        </w:rPr>
        <w:t>|  70</w:t>
      </w:r>
      <w:proofErr w:type="gramEnd"/>
      <w:r>
        <w:rPr>
          <w:rFonts w:ascii="Courier New" w:hAnsi="Courier New" w:cs="Courier New"/>
          <w:sz w:val="18"/>
        </w:rPr>
        <w:t>|    252.081 |    3006753 |   252.081 |    3006753 |        ... |</w:t>
      </w:r>
    </w:p>
    <w:p w14:paraId="5F6BA14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</w:t>
      </w:r>
      <w:proofErr w:type="gramStart"/>
      <w:r>
        <w:rPr>
          <w:rFonts w:ascii="Courier New" w:hAnsi="Courier New" w:cs="Courier New"/>
          <w:sz w:val="18"/>
        </w:rPr>
        <w:t>|  80</w:t>
      </w:r>
      <w:proofErr w:type="gramEnd"/>
      <w:r>
        <w:rPr>
          <w:rFonts w:ascii="Courier New" w:hAnsi="Courier New" w:cs="Courier New"/>
          <w:sz w:val="18"/>
        </w:rPr>
        <w:t>|    306.025 |    5093591 |   306.025 |    5093591 |        ... |</w:t>
      </w:r>
    </w:p>
    <w:p w14:paraId="5C41295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</w:t>
      </w:r>
      <w:proofErr w:type="gramStart"/>
      <w:r>
        <w:rPr>
          <w:rFonts w:ascii="Courier New" w:hAnsi="Courier New" w:cs="Courier New"/>
          <w:sz w:val="18"/>
        </w:rPr>
        <w:t>|  90</w:t>
      </w:r>
      <w:proofErr w:type="gramEnd"/>
      <w:r>
        <w:rPr>
          <w:rFonts w:ascii="Courier New" w:hAnsi="Courier New" w:cs="Courier New"/>
          <w:sz w:val="18"/>
        </w:rPr>
        <w:t>|    227.656 |        ... |   227.656 |        ... |        ... |</w:t>
      </w:r>
    </w:p>
    <w:p w14:paraId="19A4922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90| 100|    13.6332 |     126692 |   13.6332 |     126692 |        ... |</w:t>
      </w:r>
    </w:p>
    <w:p w14:paraId="6A35D7E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</w:t>
      </w:r>
    </w:p>
    <w:p w14:paraId="460A6EA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Total |        988 | 9210065.00 |       988 | 9210065.00 |          0 |</w:t>
      </w:r>
    </w:p>
    <w:p w14:paraId="548FCFB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EA55044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Weight of Details:</w:t>
      </w:r>
    </w:p>
    <w:p w14:paraId="6C89F92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21F890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</w:t>
      </w:r>
      <w:proofErr w:type="gramStart"/>
      <w:r>
        <w:rPr>
          <w:rFonts w:ascii="Courier New" w:hAnsi="Courier New" w:cs="Courier New"/>
          <w:sz w:val="18"/>
        </w:rPr>
        <w:t>|  Weight</w:t>
      </w:r>
      <w:proofErr w:type="gramEnd"/>
      <w:r>
        <w:rPr>
          <w:rFonts w:ascii="Courier New" w:hAnsi="Courier New" w:cs="Courier New"/>
          <w:sz w:val="18"/>
        </w:rPr>
        <w:t xml:space="preserve"> of |  X Offset, | Y Offset, |</w:t>
      </w:r>
    </w:p>
    <w:p w14:paraId="75DB051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</w:t>
      </w:r>
      <w:proofErr w:type="spellStart"/>
      <w:r>
        <w:rPr>
          <w:rFonts w:ascii="Courier New" w:hAnsi="Courier New" w:cs="Courier New"/>
          <w:sz w:val="18"/>
        </w:rPr>
        <w:t>From|Type</w:t>
      </w:r>
      <w:proofErr w:type="spellEnd"/>
      <w:r>
        <w:rPr>
          <w:rFonts w:ascii="Courier New" w:hAnsi="Courier New" w:cs="Courier New"/>
          <w:sz w:val="18"/>
        </w:rPr>
        <w:t xml:space="preserve">|     Detail | </w:t>
      </w:r>
      <w:proofErr w:type="spellStart"/>
      <w:r>
        <w:rPr>
          <w:rFonts w:ascii="Courier New" w:hAnsi="Courier New" w:cs="Courier New"/>
          <w:sz w:val="18"/>
        </w:rPr>
        <w:t>Dtl</w:t>
      </w:r>
      <w:proofErr w:type="spellEnd"/>
      <w:r>
        <w:rPr>
          <w:rFonts w:ascii="Courier New" w:hAnsi="Courier New" w:cs="Courier New"/>
          <w:sz w:val="18"/>
        </w:rPr>
        <w:t>. Cent. |</w:t>
      </w:r>
      <w:proofErr w:type="spellStart"/>
      <w:r>
        <w:rPr>
          <w:rFonts w:ascii="Courier New" w:hAnsi="Courier New" w:cs="Courier New"/>
          <w:sz w:val="18"/>
        </w:rPr>
        <w:t>Dtl</w:t>
      </w:r>
      <w:proofErr w:type="spellEnd"/>
      <w:r>
        <w:rPr>
          <w:rFonts w:ascii="Courier New" w:hAnsi="Courier New" w:cs="Courier New"/>
          <w:sz w:val="18"/>
        </w:rPr>
        <w:t>. Cent. |   Description</w:t>
      </w:r>
    </w:p>
    <w:p w14:paraId="5576704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  kg. |        mm. |       mm. |</w:t>
      </w:r>
    </w:p>
    <w:p w14:paraId="2EF1870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</w:t>
      </w:r>
    </w:p>
    <w:p w14:paraId="4631EC7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10|Ring|    4.31963 |        ... |       ... |   Ring 1-1</w:t>
      </w:r>
    </w:p>
    <w:p w14:paraId="786912C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20|Ring|    14.9752 |        ... |      1095 |   Ring 2-1</w:t>
      </w:r>
    </w:p>
    <w:p w14:paraId="43C4C6D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50|Ring|    7.67375 |        ... |       108 |   Ring 5-1</w:t>
      </w:r>
    </w:p>
    <w:p w14:paraId="0D90F49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60|Ring|    7.67041 |        ... |         5 |   Ring 6-1</w:t>
      </w:r>
    </w:p>
    <w:p w14:paraId="5D43545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60|Ring|    15.2695 |        ... |      1874 |   Ring 6-2</w:t>
      </w:r>
    </w:p>
    <w:p w14:paraId="3A318F2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60|Ring|    19.9959 |        ... |      3010 |   Ring 6-3</w:t>
      </w:r>
    </w:p>
    <w:p w14:paraId="3E3388F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70|Ring|    19.6637 |        ... |       100 |   Ring 7-1</w:t>
      </w:r>
    </w:p>
    <w:p w14:paraId="2FE8399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70|Ring|    19.6637 |        ... |      1610 |   Ring 7-2</w:t>
      </w:r>
    </w:p>
    <w:p w14:paraId="5FE18C7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90|Ring|    8.53696 |        ... |       195 |   Ring 8.1</w:t>
      </w:r>
    </w:p>
    <w:p w14:paraId="270B8C7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</w:t>
      </w:r>
    </w:p>
    <w:p w14:paraId="33E45EB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1796FD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Total Weight of Each Detail Type:</w:t>
      </w:r>
    </w:p>
    <w:p w14:paraId="62CAE3B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CF055E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Stiffeners                        117.8</w:t>
      </w:r>
    </w:p>
    <w:p w14:paraId="5E85520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</w:t>
      </w:r>
    </w:p>
    <w:p w14:paraId="4637B36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Sum of the Detail Weights         117.8 kg.</w:t>
      </w:r>
    </w:p>
    <w:p w14:paraId="4D28118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CD04BD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b/>
          <w:color w:val="000000"/>
          <w:sz w:val="18"/>
        </w:rPr>
        <w:t>Weight Summation Results: (kg.)</w:t>
      </w:r>
    </w:p>
    <w:p w14:paraId="389B5AC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0A8E4D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| Fabricated </w:t>
      </w:r>
      <w:proofErr w:type="gramStart"/>
      <w:r>
        <w:rPr>
          <w:rFonts w:ascii="Courier New" w:hAnsi="Courier New" w:cs="Courier New"/>
          <w:sz w:val="18"/>
        </w:rPr>
        <w:t>|  Shop</w:t>
      </w:r>
      <w:proofErr w:type="gramEnd"/>
      <w:r>
        <w:rPr>
          <w:rFonts w:ascii="Courier New" w:hAnsi="Courier New" w:cs="Courier New"/>
          <w:sz w:val="18"/>
        </w:rPr>
        <w:t xml:space="preserve"> Test |   Shipping |    Erected |      Empty |  Operating |</w:t>
      </w:r>
    </w:p>
    <w:p w14:paraId="3FDC821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---------------------------------------------------------------------------------------------</w:t>
      </w:r>
    </w:p>
    <w:p w14:paraId="27E55F9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Main Elements |      988.4 |      988.4 |      988.4 |      988.4 |      988.4 |      988.4 |</w:t>
      </w:r>
    </w:p>
    <w:p w14:paraId="44F96DC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</w:t>
      </w:r>
      <w:proofErr w:type="spellStart"/>
      <w:r>
        <w:rPr>
          <w:rFonts w:ascii="Courier New" w:hAnsi="Courier New" w:cs="Courier New"/>
          <w:sz w:val="18"/>
        </w:rPr>
        <w:t>Stif</w:t>
      </w:r>
      <w:proofErr w:type="spellEnd"/>
      <w:r>
        <w:rPr>
          <w:rFonts w:ascii="Courier New" w:hAnsi="Courier New" w:cs="Courier New"/>
          <w:sz w:val="18"/>
        </w:rPr>
        <w:t>. Rings |      117.8 |      117.8 |      117.8 |      117.8 |      117.8 |      117.8 |</w:t>
      </w:r>
    </w:p>
    <w:p w14:paraId="16B6B66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Test Liquid |        ... |     9204.4 |        ... |        ... |        ... |        ... |</w:t>
      </w:r>
    </w:p>
    <w:p w14:paraId="0E58AAF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---------------------------------------------------------------------------------------------</w:t>
      </w:r>
    </w:p>
    <w:p w14:paraId="654F855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Totals |     1106.2 |    10310.6 |     1106.2 |     1106.2 |     1106.2 |     1106.2 |</w:t>
      </w:r>
    </w:p>
    <w:p w14:paraId="231486F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2527C04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b/>
          <w:color w:val="000000"/>
          <w:sz w:val="18"/>
          <w:u w:val="single"/>
        </w:rPr>
        <w:t>Weight Summary:</w:t>
      </w:r>
    </w:p>
    <w:p w14:paraId="5A64D18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97440A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Fabricated Wt.  - Bare Weight without Removable Internals                  1106.2 kg.</w:t>
      </w:r>
    </w:p>
    <w:p w14:paraId="6E0DA70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Shop Test Wt.   - Fabricated Weight + Water </w:t>
      </w:r>
      <w:proofErr w:type="gramStart"/>
      <w:r>
        <w:rPr>
          <w:rFonts w:ascii="Courier New" w:hAnsi="Courier New" w:cs="Courier New"/>
          <w:sz w:val="18"/>
        </w:rPr>
        <w:t>( Full</w:t>
      </w:r>
      <w:proofErr w:type="gramEnd"/>
      <w:r>
        <w:rPr>
          <w:rFonts w:ascii="Courier New" w:hAnsi="Courier New" w:cs="Courier New"/>
          <w:sz w:val="18"/>
        </w:rPr>
        <w:t xml:space="preserve"> )                      10310.6 kg.</w:t>
      </w:r>
    </w:p>
    <w:p w14:paraId="1DD7CC1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Shipping Wt.    - Fab. Weight + removable </w:t>
      </w:r>
      <w:proofErr w:type="spellStart"/>
      <w:proofErr w:type="gramStart"/>
      <w:r>
        <w:rPr>
          <w:rFonts w:ascii="Courier New" w:hAnsi="Courier New" w:cs="Courier New"/>
          <w:sz w:val="18"/>
        </w:rPr>
        <w:t>Intls</w:t>
      </w:r>
      <w:proofErr w:type="spellEnd"/>
      <w:r>
        <w:rPr>
          <w:rFonts w:ascii="Courier New" w:hAnsi="Courier New" w:cs="Courier New"/>
          <w:sz w:val="18"/>
        </w:rPr>
        <w:t>.+</w:t>
      </w:r>
      <w:proofErr w:type="gramEnd"/>
      <w:r>
        <w:rPr>
          <w:rFonts w:ascii="Courier New" w:hAnsi="Courier New" w:cs="Courier New"/>
          <w:sz w:val="18"/>
        </w:rPr>
        <w:t xml:space="preserve"> Shipping App.            1106.2 kg.</w:t>
      </w:r>
    </w:p>
    <w:p w14:paraId="2460268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Erected  Wt.</w:t>
      </w:r>
      <w:proofErr w:type="gramEnd"/>
      <w:r>
        <w:rPr>
          <w:rFonts w:ascii="Courier New" w:hAnsi="Courier New" w:cs="Courier New"/>
          <w:sz w:val="18"/>
        </w:rPr>
        <w:t xml:space="preserve">    - Fab. </w:t>
      </w:r>
      <w:proofErr w:type="spellStart"/>
      <w:r>
        <w:rPr>
          <w:rFonts w:ascii="Courier New" w:hAnsi="Courier New" w:cs="Courier New"/>
          <w:sz w:val="18"/>
        </w:rPr>
        <w:t>Wt</w:t>
      </w:r>
      <w:proofErr w:type="spellEnd"/>
      <w:r>
        <w:rPr>
          <w:rFonts w:ascii="Courier New" w:hAnsi="Courier New" w:cs="Courier New"/>
          <w:sz w:val="18"/>
        </w:rPr>
        <w:t xml:space="preserve"> + or - </w:t>
      </w:r>
      <w:proofErr w:type="spellStart"/>
      <w:r>
        <w:rPr>
          <w:rFonts w:ascii="Courier New" w:hAnsi="Courier New" w:cs="Courier New"/>
          <w:sz w:val="18"/>
        </w:rPr>
        <w:t>loose</w:t>
      </w:r>
      <w:proofErr w:type="spellEnd"/>
      <w:r>
        <w:rPr>
          <w:rFonts w:ascii="Courier New" w:hAnsi="Courier New" w:cs="Courier New"/>
          <w:sz w:val="18"/>
        </w:rPr>
        <w:t xml:space="preserve"> items (</w:t>
      </w:r>
      <w:proofErr w:type="spellStart"/>
      <w:proofErr w:type="gramStart"/>
      <w:r>
        <w:rPr>
          <w:rFonts w:ascii="Courier New" w:hAnsi="Courier New" w:cs="Courier New"/>
          <w:sz w:val="18"/>
        </w:rPr>
        <w:t>trays,platforms</w:t>
      </w:r>
      <w:proofErr w:type="spellEnd"/>
      <w:proofErr w:type="gramEnd"/>
      <w:r>
        <w:rPr>
          <w:rFonts w:ascii="Courier New" w:hAnsi="Courier New" w:cs="Courier New"/>
          <w:sz w:val="18"/>
        </w:rPr>
        <w:t xml:space="preserve"> etc.)        1106.2 kg.</w:t>
      </w:r>
    </w:p>
    <w:p w14:paraId="3E36FD0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Ope</w:t>
      </w:r>
      <w:proofErr w:type="spellEnd"/>
      <w:r>
        <w:rPr>
          <w:rFonts w:ascii="Courier New" w:hAnsi="Courier New" w:cs="Courier New"/>
          <w:sz w:val="18"/>
        </w:rPr>
        <w:t xml:space="preserve">. Wt. no </w:t>
      </w:r>
      <w:proofErr w:type="spellStart"/>
      <w:r>
        <w:rPr>
          <w:rFonts w:ascii="Courier New" w:hAnsi="Courier New" w:cs="Courier New"/>
          <w:sz w:val="18"/>
        </w:rPr>
        <w:t>Liq</w:t>
      </w:r>
      <w:proofErr w:type="spellEnd"/>
      <w:r>
        <w:rPr>
          <w:rFonts w:ascii="Courier New" w:hAnsi="Courier New" w:cs="Courier New"/>
          <w:sz w:val="18"/>
        </w:rPr>
        <w:t xml:space="preserve"> - Fab. Weight + Internals. + Details + Weights             1106.2 kg.</w:t>
      </w:r>
    </w:p>
    <w:p w14:paraId="0C8A9DB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Operating Wt.   - Empty Weight + Operating Liq. Uncorroded                 1106.2 kg.</w:t>
      </w:r>
    </w:p>
    <w:p w14:paraId="2D84BB5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Field Test Wt.  - Empty Weight + Water (</w:t>
      </w:r>
      <w:proofErr w:type="gramStart"/>
      <w:r>
        <w:rPr>
          <w:rFonts w:ascii="Courier New" w:hAnsi="Courier New" w:cs="Courier New"/>
          <w:sz w:val="18"/>
        </w:rPr>
        <w:t xml:space="preserve">Full)   </w:t>
      </w:r>
      <w:proofErr w:type="gramEnd"/>
      <w:r>
        <w:rPr>
          <w:rFonts w:ascii="Courier New" w:hAnsi="Courier New" w:cs="Courier New"/>
          <w:sz w:val="18"/>
        </w:rPr>
        <w:t xml:space="preserve">                          10310.6 kg.</w:t>
      </w:r>
    </w:p>
    <w:p w14:paraId="6D2B068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Mass of the Upper 1/3 of the Vertical Vessel                                546.7 kg.</w:t>
      </w:r>
    </w:p>
    <w:p w14:paraId="2CCBE63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DF50B3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Outside Surface Areas of Elements:</w:t>
      </w:r>
    </w:p>
    <w:p w14:paraId="6018AD1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BE7345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    |    |        Surface |</w:t>
      </w:r>
    </w:p>
    <w:p w14:paraId="6E79A15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To |           Area |</w:t>
      </w:r>
    </w:p>
    <w:p w14:paraId="4ECAEED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      cm² |</w:t>
      </w:r>
    </w:p>
    <w:p w14:paraId="611D3F7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</w:t>
      </w:r>
    </w:p>
    <w:p w14:paraId="4C889C6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20</w:t>
      </w:r>
      <w:proofErr w:type="gramEnd"/>
      <w:r>
        <w:rPr>
          <w:rFonts w:ascii="Courier New" w:hAnsi="Courier New" w:cs="Courier New"/>
          <w:sz w:val="18"/>
        </w:rPr>
        <w:t>|         513.65 |</w:t>
      </w:r>
    </w:p>
    <w:p w14:paraId="0C1B975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30</w:t>
      </w:r>
      <w:proofErr w:type="gramEnd"/>
      <w:r>
        <w:rPr>
          <w:rFonts w:ascii="Courier New" w:hAnsi="Courier New" w:cs="Courier New"/>
          <w:sz w:val="18"/>
        </w:rPr>
        <w:t>|          26814 |</w:t>
      </w:r>
    </w:p>
    <w:p w14:paraId="6C12DBF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</w:t>
      </w:r>
      <w:proofErr w:type="gramStart"/>
      <w:r>
        <w:rPr>
          <w:rFonts w:ascii="Courier New" w:hAnsi="Courier New" w:cs="Courier New"/>
          <w:sz w:val="18"/>
        </w:rPr>
        <w:t>|  40</w:t>
      </w:r>
      <w:proofErr w:type="gramEnd"/>
      <w:r>
        <w:rPr>
          <w:rFonts w:ascii="Courier New" w:hAnsi="Courier New" w:cs="Courier New"/>
          <w:sz w:val="18"/>
        </w:rPr>
        <w:t>|          16188 |</w:t>
      </w:r>
    </w:p>
    <w:p w14:paraId="7832B02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</w:t>
      </w:r>
      <w:proofErr w:type="gramStart"/>
      <w:r>
        <w:rPr>
          <w:rFonts w:ascii="Courier New" w:hAnsi="Courier New" w:cs="Courier New"/>
          <w:sz w:val="18"/>
        </w:rPr>
        <w:t>|  50</w:t>
      </w:r>
      <w:proofErr w:type="gramEnd"/>
      <w:r>
        <w:rPr>
          <w:rFonts w:ascii="Courier New" w:hAnsi="Courier New" w:cs="Courier New"/>
          <w:sz w:val="18"/>
        </w:rPr>
        <w:t>|            ... |</w:t>
      </w:r>
    </w:p>
    <w:p w14:paraId="472760D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</w:t>
      </w:r>
      <w:proofErr w:type="gramStart"/>
      <w:r>
        <w:rPr>
          <w:rFonts w:ascii="Courier New" w:hAnsi="Courier New" w:cs="Courier New"/>
          <w:sz w:val="18"/>
        </w:rPr>
        <w:t>|  60</w:t>
      </w:r>
      <w:proofErr w:type="gramEnd"/>
      <w:r>
        <w:rPr>
          <w:rFonts w:ascii="Courier New" w:hAnsi="Courier New" w:cs="Courier New"/>
          <w:sz w:val="18"/>
        </w:rPr>
        <w:t>|        2066.54 |</w:t>
      </w:r>
    </w:p>
    <w:p w14:paraId="36F56FB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</w:t>
      </w:r>
      <w:proofErr w:type="gramStart"/>
      <w:r>
        <w:rPr>
          <w:rFonts w:ascii="Courier New" w:hAnsi="Courier New" w:cs="Courier New"/>
          <w:sz w:val="18"/>
        </w:rPr>
        <w:t>|  70</w:t>
      </w:r>
      <w:proofErr w:type="gramEnd"/>
      <w:r>
        <w:rPr>
          <w:rFonts w:ascii="Courier New" w:hAnsi="Courier New" w:cs="Courier New"/>
          <w:sz w:val="18"/>
        </w:rPr>
        <w:t>|         104969 |</w:t>
      </w:r>
    </w:p>
    <w:p w14:paraId="2645AE9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</w:t>
      </w:r>
      <w:proofErr w:type="gramStart"/>
      <w:r>
        <w:rPr>
          <w:rFonts w:ascii="Courier New" w:hAnsi="Courier New" w:cs="Courier New"/>
          <w:sz w:val="18"/>
        </w:rPr>
        <w:t>|  80</w:t>
      </w:r>
      <w:proofErr w:type="gramEnd"/>
      <w:r>
        <w:rPr>
          <w:rFonts w:ascii="Courier New" w:hAnsi="Courier New" w:cs="Courier New"/>
          <w:sz w:val="18"/>
        </w:rPr>
        <w:t>|         127315 |</w:t>
      </w:r>
    </w:p>
    <w:p w14:paraId="612E7F3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</w:t>
      </w:r>
      <w:proofErr w:type="gramStart"/>
      <w:r>
        <w:rPr>
          <w:rFonts w:ascii="Courier New" w:hAnsi="Courier New" w:cs="Courier New"/>
          <w:sz w:val="18"/>
        </w:rPr>
        <w:t>|  90</w:t>
      </w:r>
      <w:proofErr w:type="gramEnd"/>
      <w:r>
        <w:rPr>
          <w:rFonts w:ascii="Courier New" w:hAnsi="Courier New" w:cs="Courier New"/>
          <w:sz w:val="18"/>
        </w:rPr>
        <w:t>|            ... |</w:t>
      </w:r>
    </w:p>
    <w:p w14:paraId="5BCAE43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90| 100|           5680 |</w:t>
      </w:r>
    </w:p>
    <w:p w14:paraId="3A65B12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</w:t>
      </w:r>
    </w:p>
    <w:p w14:paraId="03A4C4E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Total        283546.125 cm²</w:t>
      </w:r>
    </w:p>
    <w:p w14:paraId="35296FA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54637E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Element and Detail Weights:</w:t>
      </w:r>
    </w:p>
    <w:p w14:paraId="5592CA6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E1A21E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To </w:t>
      </w:r>
      <w:proofErr w:type="gramStart"/>
      <w:r>
        <w:rPr>
          <w:rFonts w:ascii="Courier New" w:hAnsi="Courier New" w:cs="Courier New"/>
          <w:sz w:val="18"/>
        </w:rPr>
        <w:t>|  Total</w:t>
      </w:r>
      <w:proofErr w:type="gramEnd"/>
      <w:r>
        <w:rPr>
          <w:rFonts w:ascii="Courier New" w:hAnsi="Courier New" w:cs="Courier New"/>
          <w:sz w:val="18"/>
        </w:rPr>
        <w:t xml:space="preserve"> Ele.| Total. </w:t>
      </w:r>
      <w:proofErr w:type="spellStart"/>
      <w:proofErr w:type="gramStart"/>
      <w:r>
        <w:rPr>
          <w:rFonts w:ascii="Courier New" w:hAnsi="Courier New" w:cs="Courier New"/>
          <w:sz w:val="18"/>
        </w:rPr>
        <w:t>Ele.|</w:t>
      </w:r>
      <w:proofErr w:type="gramEnd"/>
      <w:r>
        <w:rPr>
          <w:rFonts w:ascii="Courier New" w:hAnsi="Courier New" w:cs="Courier New"/>
          <w:sz w:val="18"/>
        </w:rPr>
        <w:t>Total</w:t>
      </w:r>
      <w:proofErr w:type="spellEnd"/>
      <w:r>
        <w:rPr>
          <w:rFonts w:ascii="Courier New" w:hAnsi="Courier New" w:cs="Courier New"/>
          <w:sz w:val="18"/>
        </w:rPr>
        <w:t xml:space="preserve">. </w:t>
      </w:r>
      <w:proofErr w:type="gramStart"/>
      <w:r>
        <w:rPr>
          <w:rFonts w:ascii="Courier New" w:hAnsi="Courier New" w:cs="Courier New"/>
          <w:sz w:val="18"/>
        </w:rPr>
        <w:t>Ele.|</w:t>
      </w:r>
      <w:proofErr w:type="gramEnd"/>
      <w:r>
        <w:rPr>
          <w:rFonts w:ascii="Courier New" w:hAnsi="Courier New" w:cs="Courier New"/>
          <w:sz w:val="18"/>
        </w:rPr>
        <w:t xml:space="preserve">  Total </w:t>
      </w:r>
      <w:proofErr w:type="spellStart"/>
      <w:r>
        <w:rPr>
          <w:rFonts w:ascii="Courier New" w:hAnsi="Courier New" w:cs="Courier New"/>
          <w:sz w:val="18"/>
        </w:rPr>
        <w:t>Dtl</w:t>
      </w:r>
      <w:proofErr w:type="spellEnd"/>
      <w:r>
        <w:rPr>
          <w:rFonts w:ascii="Courier New" w:hAnsi="Courier New" w:cs="Courier New"/>
          <w:sz w:val="18"/>
        </w:rPr>
        <w:t xml:space="preserve">.| </w:t>
      </w:r>
      <w:proofErr w:type="spellStart"/>
      <w:r>
        <w:rPr>
          <w:rFonts w:ascii="Courier New" w:hAnsi="Courier New" w:cs="Courier New"/>
          <w:sz w:val="18"/>
        </w:rPr>
        <w:t>Oper</w:t>
      </w:r>
      <w:proofErr w:type="spellEnd"/>
      <w:r>
        <w:rPr>
          <w:rFonts w:ascii="Courier New" w:hAnsi="Courier New" w:cs="Courier New"/>
          <w:sz w:val="18"/>
        </w:rPr>
        <w:t xml:space="preserve">. </w:t>
      </w:r>
      <w:proofErr w:type="spellStart"/>
      <w:r>
        <w:rPr>
          <w:rFonts w:ascii="Courier New" w:hAnsi="Courier New" w:cs="Courier New"/>
          <w:sz w:val="18"/>
        </w:rPr>
        <w:t>Wgt</w:t>
      </w:r>
      <w:proofErr w:type="spellEnd"/>
      <w:r>
        <w:rPr>
          <w:rFonts w:ascii="Courier New" w:hAnsi="Courier New" w:cs="Courier New"/>
          <w:sz w:val="18"/>
        </w:rPr>
        <w:t>. |</w:t>
      </w:r>
    </w:p>
    <w:p w14:paraId="73F5BC9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To </w:t>
      </w:r>
      <w:proofErr w:type="gramStart"/>
      <w:r>
        <w:rPr>
          <w:rFonts w:ascii="Courier New" w:hAnsi="Courier New" w:cs="Courier New"/>
          <w:sz w:val="18"/>
        </w:rPr>
        <w:t>|  Empty</w:t>
      </w:r>
      <w:proofErr w:type="gramEnd"/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Wgt</w:t>
      </w:r>
      <w:proofErr w:type="spellEnd"/>
      <w:r>
        <w:rPr>
          <w:rFonts w:ascii="Courier New" w:hAnsi="Courier New" w:cs="Courier New"/>
          <w:sz w:val="18"/>
        </w:rPr>
        <w:t xml:space="preserve">.|  </w:t>
      </w:r>
      <w:proofErr w:type="spellStart"/>
      <w:r>
        <w:rPr>
          <w:rFonts w:ascii="Courier New" w:hAnsi="Courier New" w:cs="Courier New"/>
          <w:sz w:val="18"/>
        </w:rPr>
        <w:t>Oper</w:t>
      </w:r>
      <w:proofErr w:type="spellEnd"/>
      <w:r>
        <w:rPr>
          <w:rFonts w:ascii="Courier New" w:hAnsi="Courier New" w:cs="Courier New"/>
          <w:sz w:val="18"/>
        </w:rPr>
        <w:t xml:space="preserve">. </w:t>
      </w:r>
      <w:proofErr w:type="spellStart"/>
      <w:proofErr w:type="gramStart"/>
      <w:r>
        <w:rPr>
          <w:rFonts w:ascii="Courier New" w:hAnsi="Courier New" w:cs="Courier New"/>
          <w:sz w:val="18"/>
        </w:rPr>
        <w:t>Wgt</w:t>
      </w:r>
      <w:proofErr w:type="spellEnd"/>
      <w:r>
        <w:rPr>
          <w:rFonts w:ascii="Courier New" w:hAnsi="Courier New" w:cs="Courier New"/>
          <w:sz w:val="18"/>
        </w:rPr>
        <w:t>.|</w:t>
      </w:r>
      <w:proofErr w:type="gramEnd"/>
      <w:r>
        <w:rPr>
          <w:rFonts w:ascii="Courier New" w:hAnsi="Courier New" w:cs="Courier New"/>
          <w:sz w:val="18"/>
        </w:rPr>
        <w:t xml:space="preserve">Hydro. </w:t>
      </w:r>
      <w:proofErr w:type="spellStart"/>
      <w:proofErr w:type="gramStart"/>
      <w:r>
        <w:rPr>
          <w:rFonts w:ascii="Courier New" w:hAnsi="Courier New" w:cs="Courier New"/>
          <w:sz w:val="18"/>
        </w:rPr>
        <w:t>Wgt</w:t>
      </w:r>
      <w:proofErr w:type="spellEnd"/>
      <w:r>
        <w:rPr>
          <w:rFonts w:ascii="Courier New" w:hAnsi="Courier New" w:cs="Courier New"/>
          <w:sz w:val="18"/>
        </w:rPr>
        <w:t>.|</w:t>
      </w:r>
      <w:proofErr w:type="gramEnd"/>
      <w:r>
        <w:rPr>
          <w:rFonts w:ascii="Courier New" w:hAnsi="Courier New" w:cs="Courier New"/>
          <w:sz w:val="18"/>
        </w:rPr>
        <w:t xml:space="preserve"> Offset Mom.| No Liquid  |</w:t>
      </w:r>
    </w:p>
    <w:p w14:paraId="28C8B67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  kg. |        kg. |       kg. |      Kg-m. |        kg. |</w:t>
      </w:r>
    </w:p>
    <w:p w14:paraId="2A989FB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</w:t>
      </w:r>
    </w:p>
    <w:p w14:paraId="580DF99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20</w:t>
      </w:r>
      <w:proofErr w:type="gramEnd"/>
      <w:r>
        <w:rPr>
          <w:rFonts w:ascii="Courier New" w:hAnsi="Courier New" w:cs="Courier New"/>
          <w:sz w:val="18"/>
        </w:rPr>
        <w:t>|    5.54525 |    5.54525 |   5.54525 |        ... |    5.54525 |</w:t>
      </w:r>
    </w:p>
    <w:p w14:paraId="644EE94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30</w:t>
      </w:r>
      <w:proofErr w:type="gramEnd"/>
      <w:r>
        <w:rPr>
          <w:rFonts w:ascii="Courier New" w:hAnsi="Courier New" w:cs="Courier New"/>
          <w:sz w:val="18"/>
        </w:rPr>
        <w:t>|    79.2661 |    79.2661 |   79.2661 |        ... |    79.2661 |</w:t>
      </w:r>
    </w:p>
    <w:p w14:paraId="2F230A5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</w:t>
      </w:r>
      <w:proofErr w:type="gramStart"/>
      <w:r>
        <w:rPr>
          <w:rFonts w:ascii="Courier New" w:hAnsi="Courier New" w:cs="Courier New"/>
          <w:sz w:val="18"/>
        </w:rPr>
        <w:t>|  40</w:t>
      </w:r>
      <w:proofErr w:type="gramEnd"/>
      <w:r>
        <w:rPr>
          <w:rFonts w:ascii="Courier New" w:hAnsi="Courier New" w:cs="Courier New"/>
          <w:sz w:val="18"/>
        </w:rPr>
        <w:t>|    38.8802 |    38.8802 |   38.8802 |        ... |    38.8802 |</w:t>
      </w:r>
    </w:p>
    <w:p w14:paraId="10C31FE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</w:t>
      </w:r>
      <w:proofErr w:type="gramStart"/>
      <w:r>
        <w:rPr>
          <w:rFonts w:ascii="Courier New" w:hAnsi="Courier New" w:cs="Courier New"/>
          <w:sz w:val="18"/>
        </w:rPr>
        <w:t>|  50</w:t>
      </w:r>
      <w:proofErr w:type="gramEnd"/>
      <w:r>
        <w:rPr>
          <w:rFonts w:ascii="Courier New" w:hAnsi="Courier New" w:cs="Courier New"/>
          <w:sz w:val="18"/>
        </w:rPr>
        <w:t>|    79.6512 |    79.6512 |   79.6512 |        ... |    79.6512 |</w:t>
      </w:r>
    </w:p>
    <w:p w14:paraId="5369BD6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</w:t>
      </w:r>
      <w:proofErr w:type="gramStart"/>
      <w:r>
        <w:rPr>
          <w:rFonts w:ascii="Courier New" w:hAnsi="Courier New" w:cs="Courier New"/>
          <w:sz w:val="18"/>
        </w:rPr>
        <w:t>|  60</w:t>
      </w:r>
      <w:proofErr w:type="gramEnd"/>
      <w:r>
        <w:rPr>
          <w:rFonts w:ascii="Courier New" w:hAnsi="Courier New" w:cs="Courier New"/>
          <w:sz w:val="18"/>
        </w:rPr>
        <w:t>|    12.6243 |    12.6243 |   12.6243 |        ... |    12.6243 |</w:t>
      </w:r>
    </w:p>
    <w:p w14:paraId="40BBD91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</w:t>
      </w:r>
      <w:proofErr w:type="gramStart"/>
      <w:r>
        <w:rPr>
          <w:rFonts w:ascii="Courier New" w:hAnsi="Courier New" w:cs="Courier New"/>
          <w:sz w:val="18"/>
        </w:rPr>
        <w:t>|  70</w:t>
      </w:r>
      <w:proofErr w:type="gramEnd"/>
      <w:r>
        <w:rPr>
          <w:rFonts w:ascii="Courier New" w:hAnsi="Courier New" w:cs="Courier New"/>
          <w:sz w:val="18"/>
        </w:rPr>
        <w:t>|    295.017 |    295.017 |   295.017 |        ... |    295.017 |</w:t>
      </w:r>
    </w:p>
    <w:p w14:paraId="6456C3A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</w:t>
      </w:r>
      <w:proofErr w:type="gramStart"/>
      <w:r>
        <w:rPr>
          <w:rFonts w:ascii="Courier New" w:hAnsi="Courier New" w:cs="Courier New"/>
          <w:sz w:val="18"/>
        </w:rPr>
        <w:t>|  80</w:t>
      </w:r>
      <w:proofErr w:type="gramEnd"/>
      <w:r>
        <w:rPr>
          <w:rFonts w:ascii="Courier New" w:hAnsi="Courier New" w:cs="Courier New"/>
          <w:sz w:val="18"/>
        </w:rPr>
        <w:t>|    345.352 |    345.352 |   345.352 |        ... |    345.352 |</w:t>
      </w:r>
    </w:p>
    <w:p w14:paraId="477E035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</w:t>
      </w:r>
      <w:proofErr w:type="gramStart"/>
      <w:r>
        <w:rPr>
          <w:rFonts w:ascii="Courier New" w:hAnsi="Courier New" w:cs="Courier New"/>
          <w:sz w:val="18"/>
        </w:rPr>
        <w:t>|  90</w:t>
      </w:r>
      <w:proofErr w:type="gramEnd"/>
      <w:r>
        <w:rPr>
          <w:rFonts w:ascii="Courier New" w:hAnsi="Courier New" w:cs="Courier New"/>
          <w:sz w:val="18"/>
        </w:rPr>
        <w:t>|    227.656 |    227.656 |   227.656 |        ... |    227.656 |</w:t>
      </w:r>
    </w:p>
    <w:p w14:paraId="6E3A185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90| 100|    22.1701 |    22.1701 |   22.1701 |        ... |    22.1701 |</w:t>
      </w:r>
    </w:p>
    <w:p w14:paraId="166EA1A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</w:t>
      </w:r>
    </w:p>
    <w:p w14:paraId="5CC54A0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8FF957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Cumulative Vessel Weight</w:t>
      </w:r>
    </w:p>
    <w:p w14:paraId="5AF743B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D65165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Cumulative </w:t>
      </w:r>
      <w:proofErr w:type="spellStart"/>
      <w:r>
        <w:rPr>
          <w:rFonts w:ascii="Courier New" w:hAnsi="Courier New" w:cs="Courier New"/>
          <w:sz w:val="18"/>
        </w:rPr>
        <w:t>Ope</w:t>
      </w:r>
      <w:proofErr w:type="spellEnd"/>
      <w:r>
        <w:rPr>
          <w:rFonts w:ascii="Courier New" w:hAnsi="Courier New" w:cs="Courier New"/>
          <w:sz w:val="18"/>
        </w:rPr>
        <w:t xml:space="preserve"> | Cumulative | </w:t>
      </w:r>
      <w:proofErr w:type="gramStart"/>
      <w:r>
        <w:rPr>
          <w:rFonts w:ascii="Courier New" w:hAnsi="Courier New" w:cs="Courier New"/>
          <w:sz w:val="18"/>
        </w:rPr>
        <w:t>Cumulative  |</w:t>
      </w:r>
      <w:proofErr w:type="gramEnd"/>
    </w:p>
    <w:p w14:paraId="7A1C23A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To | </w:t>
      </w:r>
      <w:proofErr w:type="spellStart"/>
      <w:r>
        <w:rPr>
          <w:rFonts w:ascii="Courier New" w:hAnsi="Courier New" w:cs="Courier New"/>
          <w:sz w:val="18"/>
        </w:rPr>
        <w:t>Wgt</w:t>
      </w:r>
      <w:proofErr w:type="spellEnd"/>
      <w:r>
        <w:rPr>
          <w:rFonts w:ascii="Courier New" w:hAnsi="Courier New" w:cs="Courier New"/>
          <w:sz w:val="18"/>
        </w:rPr>
        <w:t xml:space="preserve">. No Liquid | </w:t>
      </w:r>
      <w:proofErr w:type="spellStart"/>
      <w:r>
        <w:rPr>
          <w:rFonts w:ascii="Courier New" w:hAnsi="Courier New" w:cs="Courier New"/>
          <w:sz w:val="18"/>
        </w:rPr>
        <w:t>Oper</w:t>
      </w:r>
      <w:proofErr w:type="spellEnd"/>
      <w:r>
        <w:rPr>
          <w:rFonts w:ascii="Courier New" w:hAnsi="Courier New" w:cs="Courier New"/>
          <w:sz w:val="18"/>
        </w:rPr>
        <w:t xml:space="preserve">. </w:t>
      </w:r>
      <w:proofErr w:type="spellStart"/>
      <w:r>
        <w:rPr>
          <w:rFonts w:ascii="Courier New" w:hAnsi="Courier New" w:cs="Courier New"/>
          <w:sz w:val="18"/>
        </w:rPr>
        <w:t>Wgt</w:t>
      </w:r>
      <w:proofErr w:type="spellEnd"/>
      <w:r>
        <w:rPr>
          <w:rFonts w:ascii="Courier New" w:hAnsi="Courier New" w:cs="Courier New"/>
          <w:sz w:val="18"/>
        </w:rPr>
        <w:t xml:space="preserve">. | Hydro. </w:t>
      </w:r>
      <w:proofErr w:type="spellStart"/>
      <w:r>
        <w:rPr>
          <w:rFonts w:ascii="Courier New" w:hAnsi="Courier New" w:cs="Courier New"/>
          <w:sz w:val="18"/>
        </w:rPr>
        <w:t>Wgt</w:t>
      </w:r>
      <w:proofErr w:type="spellEnd"/>
      <w:r>
        <w:rPr>
          <w:rFonts w:ascii="Courier New" w:hAnsi="Courier New" w:cs="Courier New"/>
          <w:sz w:val="18"/>
        </w:rPr>
        <w:t>. |</w:t>
      </w:r>
    </w:p>
    <w:p w14:paraId="574C41C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      kg. |        kg. |         kg. |</w:t>
      </w:r>
    </w:p>
    <w:p w14:paraId="052F9D0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</w:t>
      </w:r>
    </w:p>
    <w:p w14:paraId="4A4C9B6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20</w:t>
      </w:r>
      <w:proofErr w:type="gramEnd"/>
      <w:r>
        <w:rPr>
          <w:rFonts w:ascii="Courier New" w:hAnsi="Courier New" w:cs="Courier New"/>
          <w:sz w:val="18"/>
        </w:rPr>
        <w:t>|        1106.16 |    1106.16 |     1106.16 |</w:t>
      </w:r>
    </w:p>
    <w:p w14:paraId="612D004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30</w:t>
      </w:r>
      <w:proofErr w:type="gramEnd"/>
      <w:r>
        <w:rPr>
          <w:rFonts w:ascii="Courier New" w:hAnsi="Courier New" w:cs="Courier New"/>
          <w:sz w:val="18"/>
        </w:rPr>
        <w:t>|        1100.62 |    1100.62 |     1100.62 |</w:t>
      </w:r>
    </w:p>
    <w:p w14:paraId="19CF1AF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</w:t>
      </w:r>
      <w:proofErr w:type="gramStart"/>
      <w:r>
        <w:rPr>
          <w:rFonts w:ascii="Courier New" w:hAnsi="Courier New" w:cs="Courier New"/>
          <w:sz w:val="18"/>
        </w:rPr>
        <w:t>|  40</w:t>
      </w:r>
      <w:proofErr w:type="gramEnd"/>
      <w:r>
        <w:rPr>
          <w:rFonts w:ascii="Courier New" w:hAnsi="Courier New" w:cs="Courier New"/>
          <w:sz w:val="18"/>
        </w:rPr>
        <w:t>|        1021.35 |    1021.35 |     1021.35 |</w:t>
      </w:r>
    </w:p>
    <w:p w14:paraId="5FDEA06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</w:t>
      </w:r>
      <w:proofErr w:type="gramStart"/>
      <w:r>
        <w:rPr>
          <w:rFonts w:ascii="Courier New" w:hAnsi="Courier New" w:cs="Courier New"/>
          <w:sz w:val="18"/>
        </w:rPr>
        <w:t>|  50</w:t>
      </w:r>
      <w:proofErr w:type="gramEnd"/>
      <w:r>
        <w:rPr>
          <w:rFonts w:ascii="Courier New" w:hAnsi="Courier New" w:cs="Courier New"/>
          <w:sz w:val="18"/>
        </w:rPr>
        <w:t>|        982.471 |    982.471 |     982.471 |</w:t>
      </w:r>
    </w:p>
    <w:p w14:paraId="270B129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</w:t>
      </w:r>
      <w:proofErr w:type="gramStart"/>
      <w:r>
        <w:rPr>
          <w:rFonts w:ascii="Courier New" w:hAnsi="Courier New" w:cs="Courier New"/>
          <w:sz w:val="18"/>
        </w:rPr>
        <w:t>|  60</w:t>
      </w:r>
      <w:proofErr w:type="gramEnd"/>
      <w:r>
        <w:rPr>
          <w:rFonts w:ascii="Courier New" w:hAnsi="Courier New" w:cs="Courier New"/>
          <w:sz w:val="18"/>
        </w:rPr>
        <w:t>|         902.82 |     902.82 |      902.82 |</w:t>
      </w:r>
    </w:p>
    <w:p w14:paraId="6559C43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</w:t>
      </w:r>
      <w:proofErr w:type="gramStart"/>
      <w:r>
        <w:rPr>
          <w:rFonts w:ascii="Courier New" w:hAnsi="Courier New" w:cs="Courier New"/>
          <w:sz w:val="18"/>
        </w:rPr>
        <w:t>|  70</w:t>
      </w:r>
      <w:proofErr w:type="gramEnd"/>
      <w:r>
        <w:rPr>
          <w:rFonts w:ascii="Courier New" w:hAnsi="Courier New" w:cs="Courier New"/>
          <w:sz w:val="18"/>
        </w:rPr>
        <w:t>|        890.195 |    890.195 |     890.195 |</w:t>
      </w:r>
    </w:p>
    <w:p w14:paraId="5957D59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</w:t>
      </w:r>
      <w:proofErr w:type="gramStart"/>
      <w:r>
        <w:rPr>
          <w:rFonts w:ascii="Courier New" w:hAnsi="Courier New" w:cs="Courier New"/>
          <w:sz w:val="18"/>
        </w:rPr>
        <w:t>|  80</w:t>
      </w:r>
      <w:proofErr w:type="gramEnd"/>
      <w:r>
        <w:rPr>
          <w:rFonts w:ascii="Courier New" w:hAnsi="Courier New" w:cs="Courier New"/>
          <w:sz w:val="18"/>
        </w:rPr>
        <w:t>|        595.178 |    595.178 |     595.178 |</w:t>
      </w:r>
    </w:p>
    <w:p w14:paraId="0D3D567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</w:t>
      </w:r>
      <w:proofErr w:type="gramStart"/>
      <w:r>
        <w:rPr>
          <w:rFonts w:ascii="Courier New" w:hAnsi="Courier New" w:cs="Courier New"/>
          <w:sz w:val="18"/>
        </w:rPr>
        <w:t>|  90</w:t>
      </w:r>
      <w:proofErr w:type="gramEnd"/>
      <w:r>
        <w:rPr>
          <w:rFonts w:ascii="Courier New" w:hAnsi="Courier New" w:cs="Courier New"/>
          <w:sz w:val="18"/>
        </w:rPr>
        <w:t>|        249.826 |    249.826 |     249.826 |</w:t>
      </w:r>
    </w:p>
    <w:p w14:paraId="7D45B09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90| 100|        22.1701 |    22.1701 |     22.1701 |</w:t>
      </w:r>
    </w:p>
    <w:p w14:paraId="3A54CAD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</w:t>
      </w:r>
    </w:p>
    <w:p w14:paraId="4195189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8B7313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Note: The cumulative operating weights no liquid in the column above</w:t>
      </w:r>
    </w:p>
    <w:p w14:paraId="7A36B33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 xml:space="preserve">      are the cumulative operating weights minus the operating liquid</w:t>
      </w:r>
    </w:p>
    <w:p w14:paraId="709F5D6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 xml:space="preserve">      weight minus any weights absent in the empty condition.</w:t>
      </w:r>
    </w:p>
    <w:p w14:paraId="43663C6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52AFC3E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Tahoma" w:hAnsi="Courier New" w:cs="Courier New"/>
          <w:b/>
          <w:color w:val="000000"/>
          <w:sz w:val="18"/>
          <w:lang w:val="fr-FR"/>
        </w:rPr>
        <w:t>Cumulative Vessel Moment</w:t>
      </w:r>
    </w:p>
    <w:p w14:paraId="4A07946E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</w:p>
    <w:p w14:paraId="764C20C0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    |    | Cumulative | Cumulative |Cumulative |</w:t>
      </w:r>
    </w:p>
    <w:p w14:paraId="2088844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 xml:space="preserve">From| To | Empty Mom. | </w:t>
      </w:r>
      <w:proofErr w:type="spellStart"/>
      <w:r>
        <w:rPr>
          <w:rFonts w:ascii="Courier New" w:hAnsi="Courier New" w:cs="Courier New"/>
          <w:sz w:val="18"/>
        </w:rPr>
        <w:t>Oper</w:t>
      </w:r>
      <w:proofErr w:type="spellEnd"/>
      <w:r>
        <w:rPr>
          <w:rFonts w:ascii="Courier New" w:hAnsi="Courier New" w:cs="Courier New"/>
          <w:sz w:val="18"/>
        </w:rPr>
        <w:t xml:space="preserve">. Mom. |Hydro. </w:t>
      </w:r>
      <w:proofErr w:type="gramStart"/>
      <w:r>
        <w:rPr>
          <w:rFonts w:ascii="Courier New" w:hAnsi="Courier New" w:cs="Courier New"/>
          <w:sz w:val="18"/>
        </w:rPr>
        <w:t>Mom.|</w:t>
      </w:r>
      <w:proofErr w:type="gramEnd"/>
    </w:p>
    <w:p w14:paraId="7C3F818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|      Kg-m. |      Kg-m. |     Kg-m. |</w:t>
      </w:r>
    </w:p>
    <w:p w14:paraId="4201E8E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</w:t>
      </w:r>
    </w:p>
    <w:p w14:paraId="6D12954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20</w:t>
      </w:r>
      <w:proofErr w:type="gramEnd"/>
      <w:r>
        <w:rPr>
          <w:rFonts w:ascii="Courier New" w:hAnsi="Courier New" w:cs="Courier New"/>
          <w:sz w:val="18"/>
        </w:rPr>
        <w:t>|        ... |        ... |       ... |</w:t>
      </w:r>
    </w:p>
    <w:p w14:paraId="5147037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30</w:t>
      </w:r>
      <w:proofErr w:type="gramEnd"/>
      <w:r>
        <w:rPr>
          <w:rFonts w:ascii="Courier New" w:hAnsi="Courier New" w:cs="Courier New"/>
          <w:sz w:val="18"/>
        </w:rPr>
        <w:t>|        ... |        ... |       ... |</w:t>
      </w:r>
    </w:p>
    <w:p w14:paraId="132100A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</w:t>
      </w:r>
      <w:proofErr w:type="gramStart"/>
      <w:r>
        <w:rPr>
          <w:rFonts w:ascii="Courier New" w:hAnsi="Courier New" w:cs="Courier New"/>
          <w:sz w:val="18"/>
        </w:rPr>
        <w:t>|  40</w:t>
      </w:r>
      <w:proofErr w:type="gramEnd"/>
      <w:r>
        <w:rPr>
          <w:rFonts w:ascii="Courier New" w:hAnsi="Courier New" w:cs="Courier New"/>
          <w:sz w:val="18"/>
        </w:rPr>
        <w:t>|        ... |        ... |       ... |</w:t>
      </w:r>
    </w:p>
    <w:p w14:paraId="04A6C6A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</w:t>
      </w:r>
      <w:proofErr w:type="gramStart"/>
      <w:r>
        <w:rPr>
          <w:rFonts w:ascii="Courier New" w:hAnsi="Courier New" w:cs="Courier New"/>
          <w:sz w:val="18"/>
        </w:rPr>
        <w:t>|  50</w:t>
      </w:r>
      <w:proofErr w:type="gramEnd"/>
      <w:r>
        <w:rPr>
          <w:rFonts w:ascii="Courier New" w:hAnsi="Courier New" w:cs="Courier New"/>
          <w:sz w:val="18"/>
        </w:rPr>
        <w:t>|        ... |        ... |       ... |</w:t>
      </w:r>
    </w:p>
    <w:p w14:paraId="3C95208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</w:t>
      </w:r>
      <w:proofErr w:type="gramStart"/>
      <w:r>
        <w:rPr>
          <w:rFonts w:ascii="Courier New" w:hAnsi="Courier New" w:cs="Courier New"/>
          <w:sz w:val="18"/>
        </w:rPr>
        <w:t>|  60</w:t>
      </w:r>
      <w:proofErr w:type="gramEnd"/>
      <w:r>
        <w:rPr>
          <w:rFonts w:ascii="Courier New" w:hAnsi="Courier New" w:cs="Courier New"/>
          <w:sz w:val="18"/>
        </w:rPr>
        <w:t>|        ... |        ... |       ... |</w:t>
      </w:r>
    </w:p>
    <w:p w14:paraId="6BA1541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</w:t>
      </w:r>
      <w:proofErr w:type="gramStart"/>
      <w:r>
        <w:rPr>
          <w:rFonts w:ascii="Courier New" w:hAnsi="Courier New" w:cs="Courier New"/>
          <w:sz w:val="18"/>
        </w:rPr>
        <w:t>|  70</w:t>
      </w:r>
      <w:proofErr w:type="gramEnd"/>
      <w:r>
        <w:rPr>
          <w:rFonts w:ascii="Courier New" w:hAnsi="Courier New" w:cs="Courier New"/>
          <w:sz w:val="18"/>
        </w:rPr>
        <w:t>|        ... |        ... |       ... |</w:t>
      </w:r>
    </w:p>
    <w:p w14:paraId="221115D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  70</w:t>
      </w:r>
      <w:proofErr w:type="gramStart"/>
      <w:r>
        <w:rPr>
          <w:rFonts w:ascii="Courier New" w:hAnsi="Courier New" w:cs="Courier New"/>
          <w:sz w:val="18"/>
        </w:rPr>
        <w:t>|  80</w:t>
      </w:r>
      <w:proofErr w:type="gramEnd"/>
      <w:r>
        <w:rPr>
          <w:rFonts w:ascii="Courier New" w:hAnsi="Courier New" w:cs="Courier New"/>
          <w:sz w:val="18"/>
        </w:rPr>
        <w:t>|        ... |        ... |       ... |</w:t>
      </w:r>
    </w:p>
    <w:p w14:paraId="34E93E1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</w:t>
      </w:r>
      <w:proofErr w:type="gramStart"/>
      <w:r>
        <w:rPr>
          <w:rFonts w:ascii="Courier New" w:hAnsi="Courier New" w:cs="Courier New"/>
          <w:sz w:val="18"/>
        </w:rPr>
        <w:t>|  90</w:t>
      </w:r>
      <w:proofErr w:type="gramEnd"/>
      <w:r>
        <w:rPr>
          <w:rFonts w:ascii="Courier New" w:hAnsi="Courier New" w:cs="Courier New"/>
          <w:sz w:val="18"/>
        </w:rPr>
        <w:t>|        ... |        ... |       ... |</w:t>
      </w:r>
    </w:p>
    <w:p w14:paraId="698EA8E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90| 100|        ... |        ... |       ... |</w:t>
      </w:r>
    </w:p>
    <w:p w14:paraId="21AEF3C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</w:t>
      </w:r>
    </w:p>
    <w:p w14:paraId="3215D3A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D9732D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F95D79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F95D79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2A1BD706" w14:textId="77777777" w:rsidR="00F95D79" w:rsidRDefault="00F95D79" w:rsidP="00F95D79">
      <w:pPr>
        <w:rPr>
          <w:rFonts w:ascii="Courier New" w:hAnsi="Courier New" w:cs="Courier New"/>
          <w:sz w:val="18"/>
        </w:rPr>
        <w:sectPr w:rsidR="00F95D79" w:rsidSect="003A51D6">
          <w:headerReference w:type="default" r:id="rId14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6CDC250C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</w:rPr>
        <w:lastRenderedPageBreak/>
        <w:fldChar w:fldCharType="begin"/>
      </w:r>
      <w:r w:rsidRPr="00F95D79">
        <w:rPr>
          <w:rFonts w:ascii="Courier New" w:hAnsi="Courier New" w:cs="Courier New"/>
          <w:sz w:val="18"/>
        </w:rPr>
        <w:instrText xml:space="preserve"> TC "</w:instrText>
      </w:r>
      <w:bookmarkStart w:id="8" w:name="_Toc222496883"/>
      <w:r w:rsidRPr="00F95D79">
        <w:rPr>
          <w:rFonts w:ascii="Courier New" w:hAnsi="Courier New" w:cs="Courier New"/>
          <w:sz w:val="18"/>
        </w:rPr>
        <w:instrText>Conical Section:</w:instrText>
      </w:r>
      <w:bookmarkEnd w:id="8"/>
      <w:r w:rsidRPr="00F95D79">
        <w:rPr>
          <w:rFonts w:ascii="Courier New" w:hAnsi="Courier New" w:cs="Courier New"/>
          <w:sz w:val="18"/>
        </w:rPr>
        <w:instrText xml:space="preserve">" /f C </w:instrText>
      </w:r>
      <w:r w:rsidRPr="00F95D79">
        <w:rPr>
          <w:rFonts w:ascii="Courier New" w:hAnsi="Courier New" w:cs="Courier New"/>
          <w:sz w:val="18"/>
        </w:rPr>
        <w:fldChar w:fldCharType="end"/>
      </w:r>
    </w:p>
    <w:p w14:paraId="3C53964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Conical Reinforcement Calculations, ASME VIII Div. 1, App. 1</w:t>
      </w:r>
    </w:p>
    <w:p w14:paraId="1029CDF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AFDC7CC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Conical Section From 20 To 30 SA-240 316</w:t>
      </w:r>
    </w:p>
    <w:p w14:paraId="20E5E6E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216521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Data from ASME Section II Part D at 50 °C</w:t>
      </w:r>
    </w:p>
    <w:p w14:paraId="1985A55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5B85FC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Cone Material                 0.193E+09 KPa. at 50 °C</w:t>
      </w:r>
    </w:p>
    <w:p w14:paraId="7167E7A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Cylinder Material       0.193E+09 KPa. at 50 °C</w:t>
      </w:r>
    </w:p>
    <w:p w14:paraId="0CE6434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Cylinder Material       0.193E+09 KPa. at 50 °C</w:t>
      </w:r>
    </w:p>
    <w:p w14:paraId="27110A6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End Reinforcement       0.193E+09 KPa. at 50 °C</w:t>
      </w:r>
    </w:p>
    <w:p w14:paraId="331BD14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End Reinforcement       0.193E+09 KPa. at 50 °C</w:t>
      </w:r>
    </w:p>
    <w:p w14:paraId="6D69F10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85FA9E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Data from ASME Section II Part D at 170 °C</w:t>
      </w:r>
    </w:p>
    <w:p w14:paraId="5DE822C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A00EA1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Cone Material                 0.185E+09 KPa. at 170 °C</w:t>
      </w:r>
    </w:p>
    <w:p w14:paraId="3F39830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Cylinder Material       0.185E+09 KPa. at 170 °C</w:t>
      </w:r>
    </w:p>
    <w:p w14:paraId="506EACE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Cylinder Material       0.185E+09 KPa. at 170 °C</w:t>
      </w:r>
    </w:p>
    <w:p w14:paraId="13C8403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End Reinforcement       0.185E+09 KPa. at 170 °C</w:t>
      </w:r>
    </w:p>
    <w:p w14:paraId="1879535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End Reinforcement       0.185E+09 KPa. at 170 °C</w:t>
      </w:r>
    </w:p>
    <w:p w14:paraId="6B9088A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5BEDE9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Axial Force on Small End of Cone                        </w:t>
      </w:r>
      <w:proofErr w:type="gramStart"/>
      <w:r>
        <w:rPr>
          <w:rFonts w:ascii="Courier New" w:hAnsi="Courier New" w:cs="Courier New"/>
          <w:sz w:val="18"/>
        </w:rPr>
        <w:t xml:space="preserve">0.00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</w:p>
    <w:p w14:paraId="45FB0B9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Axial Force on Large End of Cone                        </w:t>
      </w:r>
      <w:proofErr w:type="gramStart"/>
      <w:r>
        <w:rPr>
          <w:rFonts w:ascii="Courier New" w:hAnsi="Courier New" w:cs="Courier New"/>
          <w:sz w:val="18"/>
        </w:rPr>
        <w:t xml:space="preserve">0.00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</w:p>
    <w:p w14:paraId="483F481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Moment on Small End of Cone                             </w:t>
      </w:r>
      <w:proofErr w:type="gramStart"/>
      <w:r>
        <w:rPr>
          <w:rFonts w:ascii="Courier New" w:hAnsi="Courier New" w:cs="Courier New"/>
          <w:sz w:val="18"/>
        </w:rPr>
        <w:t>0.00  Kg</w:t>
      </w:r>
      <w:proofErr w:type="gramEnd"/>
      <w:r>
        <w:rPr>
          <w:rFonts w:ascii="Courier New" w:hAnsi="Courier New" w:cs="Courier New"/>
          <w:sz w:val="18"/>
        </w:rPr>
        <w:t>-m.</w:t>
      </w:r>
    </w:p>
    <w:p w14:paraId="207F788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Moment on Large End of Cone                             </w:t>
      </w:r>
      <w:proofErr w:type="gramStart"/>
      <w:r>
        <w:rPr>
          <w:rFonts w:ascii="Courier New" w:hAnsi="Courier New" w:cs="Courier New"/>
          <w:sz w:val="18"/>
        </w:rPr>
        <w:t>0.00  Kg</w:t>
      </w:r>
      <w:proofErr w:type="gramEnd"/>
      <w:r>
        <w:rPr>
          <w:rFonts w:ascii="Courier New" w:hAnsi="Courier New" w:cs="Courier New"/>
          <w:sz w:val="18"/>
        </w:rPr>
        <w:t>-m.</w:t>
      </w:r>
    </w:p>
    <w:p w14:paraId="18A15EE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853F9B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Note:  Since there are no supports, the forces and moments could</w:t>
      </w:r>
    </w:p>
    <w:p w14:paraId="38C3F74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 xml:space="preserve">       not be resolved to the large and small ends of the cone.</w:t>
      </w:r>
    </w:p>
    <w:p w14:paraId="70D93C9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964AF9C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Note: Both ends of the Cone are Lines of Support</w:t>
      </w:r>
    </w:p>
    <w:p w14:paraId="72B217E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EE8796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Centroid Reinforcement Distance Large End    </w:t>
      </w:r>
      <w:proofErr w:type="gramStart"/>
      <w:r>
        <w:rPr>
          <w:rFonts w:ascii="Courier New" w:hAnsi="Courier New" w:cs="Courier New"/>
          <w:sz w:val="18"/>
        </w:rPr>
        <w:t>10.2926  mm.</w:t>
      </w:r>
      <w:proofErr w:type="gramEnd"/>
    </w:p>
    <w:p w14:paraId="31A6290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Centroid Reinforcement Distance Small End     </w:t>
      </w:r>
      <w:proofErr w:type="gramStart"/>
      <w:r>
        <w:rPr>
          <w:rFonts w:ascii="Courier New" w:hAnsi="Courier New" w:cs="Courier New"/>
          <w:sz w:val="18"/>
        </w:rPr>
        <w:t>5.5368  mm.</w:t>
      </w:r>
      <w:proofErr w:type="gramEnd"/>
    </w:p>
    <w:p w14:paraId="14929DB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6C717E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Note: No ring was found close enough to the small end to be considered.</w:t>
      </w:r>
    </w:p>
    <w:p w14:paraId="1BC34C2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6323A5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Reinforcement Calculations for Cone / Large Cylinder:</w:t>
      </w:r>
    </w:p>
    <w:p w14:paraId="6E90E84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5329F3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5CF88F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Area of Reinforcement for Large End Under Internal Pressure</w:t>
      </w:r>
    </w:p>
    <w:p w14:paraId="3B32EC9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ratio of pressure to allowable stress      0.00037</w:t>
      </w:r>
    </w:p>
    <w:p w14:paraId="508689D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max. half apex angle w/o reinforcement      </w:t>
      </w:r>
      <w:proofErr w:type="gramStart"/>
      <w:r>
        <w:rPr>
          <w:rFonts w:ascii="Courier New" w:hAnsi="Courier New" w:cs="Courier New"/>
          <w:sz w:val="18"/>
        </w:rPr>
        <w:t>11.000  degrees</w:t>
      </w:r>
      <w:proofErr w:type="gramEnd"/>
    </w:p>
    <w:p w14:paraId="67488AE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actual half apex angle                      </w:t>
      </w:r>
      <w:proofErr w:type="gramStart"/>
      <w:r>
        <w:rPr>
          <w:rFonts w:ascii="Courier New" w:hAnsi="Courier New" w:cs="Courier New"/>
          <w:sz w:val="18"/>
        </w:rPr>
        <w:t>20.052  degrees</w:t>
      </w:r>
      <w:proofErr w:type="gramEnd"/>
    </w:p>
    <w:p w14:paraId="0347057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790413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Intermediate Value [k]:</w:t>
      </w:r>
    </w:p>
    <w:p w14:paraId="1A7E027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max( Y</w:t>
      </w:r>
      <w:proofErr w:type="gramEnd"/>
      <w:r>
        <w:rPr>
          <w:rFonts w:ascii="Courier New" w:hAnsi="Courier New" w:cs="Courier New"/>
          <w:sz w:val="18"/>
        </w:rPr>
        <w:t xml:space="preserve"> / ( Sr * </w:t>
      </w:r>
      <w:proofErr w:type="spellStart"/>
      <w:r>
        <w:rPr>
          <w:rFonts w:ascii="Courier New" w:hAnsi="Courier New" w:cs="Courier New"/>
          <w:sz w:val="18"/>
        </w:rPr>
        <w:t>Erl</w:t>
      </w:r>
      <w:proofErr w:type="spellEnd"/>
      <w:r>
        <w:rPr>
          <w:rFonts w:ascii="Courier New" w:hAnsi="Courier New" w:cs="Courier New"/>
          <w:sz w:val="18"/>
        </w:rPr>
        <w:t xml:space="preserve"> ), 1 )</w:t>
      </w:r>
    </w:p>
    <w:p w14:paraId="7F63C16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max( 0</w:t>
      </w:r>
      <w:proofErr w:type="gramEnd"/>
      <w:r>
        <w:rPr>
          <w:rFonts w:ascii="Courier New" w:hAnsi="Courier New" w:cs="Courier New"/>
          <w:sz w:val="18"/>
        </w:rPr>
        <w:t>.25122E+11/( 136.1 * 0.18458E+09 ), 1 )</w:t>
      </w:r>
    </w:p>
    <w:p w14:paraId="307B5A7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1.0002</w:t>
      </w:r>
    </w:p>
    <w:p w14:paraId="3D69034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BC8A2E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6C379C5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Cone Allowable Stress * Cone Elastic Modulus (Int. temp.)</w:t>
      </w:r>
    </w:p>
    <w:p w14:paraId="56605A5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136.1 * 0.18458E+09</w:t>
      </w:r>
    </w:p>
    <w:p w14:paraId="4A885C8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25121794048.0 N./mm²^2</w:t>
      </w:r>
    </w:p>
    <w:p w14:paraId="353E033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AAD938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Decay Length, Cone Large End:</w:t>
      </w:r>
    </w:p>
    <w:p w14:paraId="2A0AE86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 * </w:t>
      </w:r>
      <w:proofErr w:type="gramStart"/>
      <w:r>
        <w:rPr>
          <w:rFonts w:ascii="Courier New" w:hAnsi="Courier New" w:cs="Courier New"/>
          <w:sz w:val="18"/>
        </w:rPr>
        <w:t>sqrt( RL</w:t>
      </w:r>
      <w:proofErr w:type="gramEnd"/>
      <w:r>
        <w:rPr>
          <w:rFonts w:ascii="Courier New" w:hAnsi="Courier New" w:cs="Courier New"/>
          <w:sz w:val="18"/>
        </w:rPr>
        <w:t xml:space="preserve">( </w:t>
      </w:r>
      <w:proofErr w:type="spellStart"/>
      <w:r>
        <w:rPr>
          <w:rFonts w:ascii="Courier New" w:hAnsi="Courier New" w:cs="Courier New"/>
          <w:sz w:val="18"/>
        </w:rPr>
        <w:t>ts</w:t>
      </w:r>
      <w:proofErr w:type="spellEnd"/>
      <w:r>
        <w:rPr>
          <w:rFonts w:ascii="Courier New" w:hAnsi="Courier New" w:cs="Courier New"/>
          <w:sz w:val="18"/>
        </w:rPr>
        <w:t xml:space="preserve"> - ca ) )</w:t>
      </w:r>
    </w:p>
    <w:p w14:paraId="7F190F3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 * </w:t>
      </w:r>
      <w:proofErr w:type="gramStart"/>
      <w:r>
        <w:rPr>
          <w:rFonts w:ascii="Courier New" w:hAnsi="Courier New" w:cs="Courier New"/>
          <w:sz w:val="18"/>
        </w:rPr>
        <w:t>sqrt( 562.0</w:t>
      </w:r>
      <w:proofErr w:type="gramEnd"/>
      <w:r>
        <w:rPr>
          <w:rFonts w:ascii="Courier New" w:hAnsi="Courier New" w:cs="Courier New"/>
          <w:sz w:val="18"/>
        </w:rPr>
        <w:t>( 3.0 - 0.0 ) )</w:t>
      </w:r>
    </w:p>
    <w:p w14:paraId="70DC472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82.122 mm.</w:t>
      </w:r>
    </w:p>
    <w:p w14:paraId="64F76B5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8CDC9F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Area of Reinforcement, Large End, Internal [</w:t>
      </w:r>
      <w:proofErr w:type="spellStart"/>
      <w:r w:rsidRPr="00F95D79">
        <w:rPr>
          <w:rFonts w:ascii="Tahoma" w:hAnsi="Courier New" w:cs="Courier New"/>
          <w:b/>
          <w:color w:val="000000"/>
          <w:sz w:val="18"/>
        </w:rPr>
        <w:t>Arl</w:t>
      </w:r>
      <w:proofErr w:type="spellEnd"/>
      <w:r w:rsidRPr="00F95D79">
        <w:rPr>
          <w:rFonts w:ascii="Tahoma" w:hAnsi="Courier New" w:cs="Courier New"/>
          <w:b/>
          <w:color w:val="000000"/>
          <w:sz w:val="18"/>
        </w:rPr>
        <w:t>]:</w:t>
      </w:r>
    </w:p>
    <w:p w14:paraId="3C32527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k*QL*</w:t>
      </w:r>
      <w:proofErr w:type="spellStart"/>
      <w:r>
        <w:rPr>
          <w:rFonts w:ascii="Courier New" w:hAnsi="Courier New" w:cs="Courier New"/>
          <w:sz w:val="18"/>
        </w:rPr>
        <w:t>Rl</w:t>
      </w:r>
      <w:proofErr w:type="spellEnd"/>
      <w:r>
        <w:rPr>
          <w:rFonts w:ascii="Courier New" w:hAnsi="Courier New" w:cs="Courier New"/>
          <w:sz w:val="18"/>
        </w:rPr>
        <w:t>/(Ss*E1</w:t>
      </w:r>
      <w:proofErr w:type="gramStart"/>
      <w:r>
        <w:rPr>
          <w:rFonts w:ascii="Courier New" w:hAnsi="Courier New" w:cs="Courier New"/>
          <w:sz w:val="18"/>
        </w:rPr>
        <w:t>))*</w:t>
      </w:r>
      <w:proofErr w:type="gramEnd"/>
      <w:r>
        <w:rPr>
          <w:rFonts w:ascii="Courier New" w:hAnsi="Courier New" w:cs="Courier New"/>
          <w:sz w:val="18"/>
        </w:rPr>
        <w:t>(1-delta/alpha)*tan(alpha)</w:t>
      </w:r>
    </w:p>
    <w:p w14:paraId="0E18508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 * 1.4328 * 562.0</w:t>
      </w:r>
      <w:proofErr w:type="gramStart"/>
      <w:r>
        <w:rPr>
          <w:rFonts w:ascii="Courier New" w:hAnsi="Courier New" w:cs="Courier New"/>
          <w:sz w:val="18"/>
        </w:rPr>
        <w:t>/( 136</w:t>
      </w:r>
      <w:proofErr w:type="gramEnd"/>
      <w:r>
        <w:rPr>
          <w:rFonts w:ascii="Courier New" w:hAnsi="Courier New" w:cs="Courier New"/>
          <w:sz w:val="18"/>
        </w:rPr>
        <w:t xml:space="preserve"> * 1.0 ) *</w:t>
      </w:r>
    </w:p>
    <w:p w14:paraId="0BAF1BB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( 1</w:t>
      </w:r>
      <w:proofErr w:type="gramEnd"/>
      <w:r>
        <w:rPr>
          <w:rFonts w:ascii="Courier New" w:hAnsi="Courier New" w:cs="Courier New"/>
          <w:sz w:val="18"/>
        </w:rPr>
        <w:t xml:space="preserve"> - 11.0/20.05 ) * 0.365</w:t>
      </w:r>
    </w:p>
    <w:p w14:paraId="0BBD7A2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0.0956 cm²</w:t>
      </w:r>
    </w:p>
    <w:p w14:paraId="3BAC59D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F3313D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lastRenderedPageBreak/>
        <w:t>Force per Length, Cone Large End [QL]:</w:t>
      </w:r>
    </w:p>
    <w:p w14:paraId="3788341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 xml:space="preserve">P( </w:t>
      </w:r>
      <w:proofErr w:type="spellStart"/>
      <w:r>
        <w:rPr>
          <w:rFonts w:ascii="Courier New" w:hAnsi="Courier New" w:cs="Courier New"/>
          <w:sz w:val="18"/>
        </w:rPr>
        <w:t>Rl</w:t>
      </w:r>
      <w:proofErr w:type="spellEnd"/>
      <w:proofErr w:type="gramEnd"/>
      <w:r>
        <w:rPr>
          <w:rFonts w:ascii="Courier New" w:hAnsi="Courier New" w:cs="Courier New"/>
          <w:sz w:val="18"/>
        </w:rPr>
        <w:t xml:space="preserve">/2 ) - </w:t>
      </w:r>
      <w:proofErr w:type="spellStart"/>
      <w:r>
        <w:rPr>
          <w:rFonts w:ascii="Courier New" w:hAnsi="Courier New" w:cs="Courier New"/>
          <w:sz w:val="18"/>
        </w:rPr>
        <w:t>Faxial</w:t>
      </w:r>
      <w:proofErr w:type="spellEnd"/>
      <w:r>
        <w:rPr>
          <w:rFonts w:ascii="Courier New" w:hAnsi="Courier New" w:cs="Courier New"/>
          <w:sz w:val="18"/>
        </w:rPr>
        <w:t>/(pi(Dl + Tl)) + Moment/(pi(</w:t>
      </w:r>
      <w:proofErr w:type="spellStart"/>
      <w:r>
        <w:rPr>
          <w:rFonts w:ascii="Courier New" w:hAnsi="Courier New" w:cs="Courier New"/>
          <w:sz w:val="18"/>
        </w:rPr>
        <w:t>Rl</w:t>
      </w:r>
      <w:proofErr w:type="spellEnd"/>
      <w:r>
        <w:rPr>
          <w:rFonts w:ascii="Courier New" w:hAnsi="Courier New" w:cs="Courier New"/>
          <w:sz w:val="18"/>
        </w:rPr>
        <w:t xml:space="preserve"> + Tl/2)(</w:t>
      </w:r>
      <w:proofErr w:type="spellStart"/>
      <w:r>
        <w:rPr>
          <w:rFonts w:ascii="Courier New" w:hAnsi="Courier New" w:cs="Courier New"/>
          <w:sz w:val="18"/>
        </w:rPr>
        <w:t>Rl</w:t>
      </w:r>
      <w:proofErr w:type="spellEnd"/>
      <w:r>
        <w:rPr>
          <w:rFonts w:ascii="Courier New" w:hAnsi="Courier New" w:cs="Courier New"/>
          <w:sz w:val="18"/>
        </w:rPr>
        <w:t xml:space="preserve"> + Tl/2))</w:t>
      </w:r>
    </w:p>
    <w:p w14:paraId="54FDA1E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</w:t>
      </w:r>
      <w:proofErr w:type="gramStart"/>
      <w:r>
        <w:rPr>
          <w:rFonts w:ascii="Courier New" w:hAnsi="Courier New" w:cs="Courier New"/>
          <w:sz w:val="18"/>
        </w:rPr>
        <w:t>( 562.0</w:t>
      </w:r>
      <w:proofErr w:type="gramEnd"/>
      <w:r>
        <w:rPr>
          <w:rFonts w:ascii="Courier New" w:hAnsi="Courier New" w:cs="Courier New"/>
          <w:sz w:val="18"/>
        </w:rPr>
        <w:t>/2 ) - 0.0/(pi(1124.0 + 3.0)) +</w:t>
      </w:r>
    </w:p>
    <w:p w14:paraId="0D272D9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pi(562.0 + 3.0/2)(562.0 + 3.0/2))</w:t>
      </w:r>
    </w:p>
    <w:p w14:paraId="7493CBA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1.433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r>
        <w:rPr>
          <w:rFonts w:ascii="Courier New" w:hAnsi="Courier New" w:cs="Courier New"/>
          <w:sz w:val="18"/>
        </w:rPr>
        <w:t>/mm.</w:t>
      </w:r>
    </w:p>
    <w:p w14:paraId="5C0D60A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1CA3BA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Area of Reinforcement Available in Large end Shell [</w:t>
      </w:r>
      <w:proofErr w:type="spellStart"/>
      <w:r w:rsidRPr="00F95D79">
        <w:rPr>
          <w:rFonts w:ascii="Tahoma" w:hAnsi="Courier New" w:cs="Courier New"/>
          <w:b/>
          <w:color w:val="000000"/>
          <w:sz w:val="18"/>
        </w:rPr>
        <w:t>Ael</w:t>
      </w:r>
      <w:proofErr w:type="spellEnd"/>
      <w:r w:rsidRPr="00F95D79">
        <w:rPr>
          <w:rFonts w:ascii="Tahoma" w:hAnsi="Courier New" w:cs="Courier New"/>
          <w:b/>
          <w:color w:val="000000"/>
          <w:sz w:val="18"/>
        </w:rPr>
        <w:t>]:</w:t>
      </w:r>
    </w:p>
    <w:p w14:paraId="31174E6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(Ts-</w:t>
      </w:r>
      <w:proofErr w:type="gramStart"/>
      <w:r>
        <w:rPr>
          <w:rFonts w:ascii="Courier New" w:hAnsi="Courier New" w:cs="Courier New"/>
          <w:sz w:val="18"/>
        </w:rPr>
        <w:t>t)*</w:t>
      </w:r>
      <w:proofErr w:type="gramEnd"/>
      <w:r>
        <w:rPr>
          <w:rFonts w:ascii="Courier New" w:hAnsi="Courier New" w:cs="Courier New"/>
          <w:sz w:val="18"/>
        </w:rPr>
        <w:t>sqrt(</w:t>
      </w:r>
      <w:proofErr w:type="spellStart"/>
      <w:r>
        <w:rPr>
          <w:rFonts w:ascii="Courier New" w:hAnsi="Courier New" w:cs="Courier New"/>
          <w:sz w:val="18"/>
        </w:rPr>
        <w:t>Rl</w:t>
      </w:r>
      <w:proofErr w:type="spellEnd"/>
      <w:r>
        <w:rPr>
          <w:rFonts w:ascii="Courier New" w:hAnsi="Courier New" w:cs="Courier New"/>
          <w:sz w:val="18"/>
        </w:rPr>
        <w:t>*Ts)+(Tc-Tr)*sqrt(</w:t>
      </w:r>
      <w:proofErr w:type="spellStart"/>
      <w:r>
        <w:rPr>
          <w:rFonts w:ascii="Courier New" w:hAnsi="Courier New" w:cs="Courier New"/>
          <w:sz w:val="18"/>
        </w:rPr>
        <w:t>Rl</w:t>
      </w:r>
      <w:proofErr w:type="spellEnd"/>
      <w:r>
        <w:rPr>
          <w:rFonts w:ascii="Courier New" w:hAnsi="Courier New" w:cs="Courier New"/>
          <w:sz w:val="18"/>
        </w:rPr>
        <w:t>*Tc/cos(alpha))</w:t>
      </w:r>
    </w:p>
    <w:p w14:paraId="30146FC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( 3.0</w:t>
      </w:r>
      <w:proofErr w:type="gramEnd"/>
      <w:r>
        <w:rPr>
          <w:rFonts w:ascii="Courier New" w:hAnsi="Courier New" w:cs="Courier New"/>
          <w:sz w:val="18"/>
        </w:rPr>
        <w:t xml:space="preserve"> - 0.2066 ) * SQRT( 562.0 * 3.0 ) +</w:t>
      </w:r>
    </w:p>
    <w:p w14:paraId="0746872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( 3.0</w:t>
      </w:r>
      <w:proofErr w:type="gramEnd"/>
      <w:r>
        <w:rPr>
          <w:rFonts w:ascii="Courier New" w:hAnsi="Courier New" w:cs="Courier New"/>
          <w:sz w:val="18"/>
        </w:rPr>
        <w:t xml:space="preserve"> - 0.2199 ) * SQRT( 562.0 * 3.0/0.9394 )</w:t>
      </w:r>
    </w:p>
    <w:p w14:paraId="3BF21D7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2.3248 cm²</w:t>
      </w:r>
    </w:p>
    <w:p w14:paraId="25BCFE5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FC0158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Summary of Reinforcement area, </w:t>
      </w:r>
      <w:proofErr w:type="gramStart"/>
      <w:r w:rsidRPr="00F95D79">
        <w:rPr>
          <w:rFonts w:ascii="Tahoma" w:hAnsi="Courier New" w:cs="Courier New"/>
          <w:b/>
          <w:color w:val="000000"/>
          <w:sz w:val="18"/>
          <w:u w:val="single"/>
        </w:rPr>
        <w:t>Large</w:t>
      </w:r>
      <w:proofErr w:type="gramEnd"/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 end, Internal Pressure:</w:t>
      </w:r>
    </w:p>
    <w:p w14:paraId="2BDE090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1-5(1)        </w:t>
      </w:r>
      <w:proofErr w:type="gramStart"/>
      <w:r>
        <w:rPr>
          <w:rFonts w:ascii="Courier New" w:hAnsi="Courier New" w:cs="Courier New"/>
          <w:sz w:val="18"/>
        </w:rPr>
        <w:t>0.0956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3485ACD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1-5(2)        </w:t>
      </w:r>
      <w:proofErr w:type="gramStart"/>
      <w:r>
        <w:rPr>
          <w:rFonts w:ascii="Courier New" w:hAnsi="Courier New" w:cs="Courier New"/>
          <w:sz w:val="18"/>
        </w:rPr>
        <w:t>2.3248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7A3D787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</w:t>
      </w:r>
      <w:proofErr w:type="gramStart"/>
      <w:r>
        <w:rPr>
          <w:rFonts w:ascii="Courier New" w:hAnsi="Courier New" w:cs="Courier New"/>
          <w:sz w:val="18"/>
        </w:rPr>
        <w:t>5.0460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1552FA3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AE37CA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Area of Reinforcement for Large End Under External Pressure</w:t>
      </w:r>
    </w:p>
    <w:p w14:paraId="2001D89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ratio of pressure to allowable stress      0.00007</w:t>
      </w:r>
    </w:p>
    <w:p w14:paraId="556F6E5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max. half apex angle w/o reinforcement       </w:t>
      </w:r>
      <w:proofErr w:type="gramStart"/>
      <w:r>
        <w:rPr>
          <w:rFonts w:ascii="Courier New" w:hAnsi="Courier New" w:cs="Courier New"/>
          <w:sz w:val="18"/>
        </w:rPr>
        <w:t>0.181  degrees</w:t>
      </w:r>
      <w:proofErr w:type="gramEnd"/>
    </w:p>
    <w:p w14:paraId="15048E0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actual half apex angle                      </w:t>
      </w:r>
      <w:proofErr w:type="gramStart"/>
      <w:r>
        <w:rPr>
          <w:rFonts w:ascii="Courier New" w:hAnsi="Courier New" w:cs="Courier New"/>
          <w:sz w:val="18"/>
        </w:rPr>
        <w:t>20.052  degrees</w:t>
      </w:r>
      <w:proofErr w:type="gramEnd"/>
    </w:p>
    <w:p w14:paraId="3A93952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8945DD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Intermediate Value [k]:</w:t>
      </w:r>
    </w:p>
    <w:p w14:paraId="0CE9C8B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max( Y</w:t>
      </w:r>
      <w:proofErr w:type="gramEnd"/>
      <w:r>
        <w:rPr>
          <w:rFonts w:ascii="Courier New" w:hAnsi="Courier New" w:cs="Courier New"/>
          <w:sz w:val="18"/>
        </w:rPr>
        <w:t xml:space="preserve"> / ( </w:t>
      </w:r>
      <w:proofErr w:type="spellStart"/>
      <w:r>
        <w:rPr>
          <w:rFonts w:ascii="Courier New" w:hAnsi="Courier New" w:cs="Courier New"/>
          <w:sz w:val="18"/>
        </w:rPr>
        <w:t>Srl</w:t>
      </w:r>
      <w:proofErr w:type="spellEnd"/>
      <w:r>
        <w:rPr>
          <w:rFonts w:ascii="Courier New" w:hAnsi="Courier New" w:cs="Courier New"/>
          <w:sz w:val="18"/>
        </w:rPr>
        <w:t xml:space="preserve"> * </w:t>
      </w:r>
      <w:proofErr w:type="spellStart"/>
      <w:r>
        <w:rPr>
          <w:rFonts w:ascii="Courier New" w:hAnsi="Courier New" w:cs="Courier New"/>
          <w:sz w:val="18"/>
        </w:rPr>
        <w:t>Erl</w:t>
      </w:r>
      <w:proofErr w:type="spellEnd"/>
      <w:r>
        <w:rPr>
          <w:rFonts w:ascii="Courier New" w:hAnsi="Courier New" w:cs="Courier New"/>
          <w:sz w:val="18"/>
        </w:rPr>
        <w:t xml:space="preserve"> ), 1 )</w:t>
      </w:r>
    </w:p>
    <w:p w14:paraId="0C35F2B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max( 0</w:t>
      </w:r>
      <w:proofErr w:type="gramEnd"/>
      <w:r>
        <w:rPr>
          <w:rFonts w:ascii="Courier New" w:hAnsi="Courier New" w:cs="Courier New"/>
          <w:sz w:val="18"/>
        </w:rPr>
        <w:t>.26602E+11/( 137.9 * 0.19291E+09 ), 1 )</w:t>
      </w:r>
    </w:p>
    <w:p w14:paraId="5C42D6D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1.0000</w:t>
      </w:r>
    </w:p>
    <w:p w14:paraId="7CEA208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9A19E0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7D7942C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Cone Allowable Stress * Cone Elastic Modulus (Ext. temp.)</w:t>
      </w:r>
    </w:p>
    <w:p w14:paraId="3B05F98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137.9 * 0.19291E+09</w:t>
      </w:r>
    </w:p>
    <w:p w14:paraId="7078242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26602469376.0 N./mm²^2</w:t>
      </w:r>
    </w:p>
    <w:p w14:paraId="74203D9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A53F0D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Large End Material (Ext. </w:t>
      </w:r>
      <w:proofErr w:type="gramStart"/>
      <w:r>
        <w:rPr>
          <w:rFonts w:ascii="Courier New" w:hAnsi="Courier New" w:cs="Courier New"/>
          <w:sz w:val="18"/>
        </w:rPr>
        <w:t xml:space="preserve">Temp)   </w:t>
      </w:r>
      <w:proofErr w:type="gramEnd"/>
      <w:r>
        <w:rPr>
          <w:rFonts w:ascii="Courier New" w:hAnsi="Courier New" w:cs="Courier New"/>
          <w:sz w:val="18"/>
        </w:rPr>
        <w:t>137.9  N./mm²</w:t>
      </w:r>
    </w:p>
    <w:p w14:paraId="0059088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Cone Material (Ext. </w:t>
      </w:r>
      <w:proofErr w:type="gramStart"/>
      <w:r>
        <w:rPr>
          <w:rFonts w:ascii="Courier New" w:hAnsi="Courier New" w:cs="Courier New"/>
          <w:sz w:val="18"/>
        </w:rPr>
        <w:t xml:space="preserve">Temp)   </w:t>
      </w:r>
      <w:proofErr w:type="gramEnd"/>
      <w:r>
        <w:rPr>
          <w:rFonts w:ascii="Courier New" w:hAnsi="Courier New" w:cs="Courier New"/>
          <w:sz w:val="18"/>
        </w:rPr>
        <w:t xml:space="preserve">     137.9  N./mm²</w:t>
      </w:r>
    </w:p>
    <w:p w14:paraId="571FC59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6D0D3C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Area of Reinforcement, Large End, External [</w:t>
      </w:r>
      <w:proofErr w:type="spellStart"/>
      <w:r w:rsidRPr="00F95D79">
        <w:rPr>
          <w:rFonts w:ascii="Tahoma" w:hAnsi="Courier New" w:cs="Courier New"/>
          <w:b/>
          <w:color w:val="000000"/>
          <w:sz w:val="18"/>
        </w:rPr>
        <w:t>Arl</w:t>
      </w:r>
      <w:proofErr w:type="spellEnd"/>
      <w:r w:rsidRPr="00F95D79">
        <w:rPr>
          <w:rFonts w:ascii="Tahoma" w:hAnsi="Courier New" w:cs="Courier New"/>
          <w:b/>
          <w:color w:val="000000"/>
          <w:sz w:val="18"/>
        </w:rPr>
        <w:t>]:</w:t>
      </w:r>
    </w:p>
    <w:p w14:paraId="5C00544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(k*QL*</w:t>
      </w:r>
      <w:proofErr w:type="spellStart"/>
      <w:r>
        <w:rPr>
          <w:rFonts w:ascii="Courier New" w:hAnsi="Courier New" w:cs="Courier New"/>
          <w:sz w:val="18"/>
        </w:rPr>
        <w:t>Rl</w:t>
      </w:r>
      <w:proofErr w:type="spellEnd"/>
      <w:r>
        <w:rPr>
          <w:rFonts w:ascii="Courier New" w:hAnsi="Courier New" w:cs="Courier New"/>
          <w:sz w:val="18"/>
        </w:rPr>
        <w:t>*tan(angle)/(Ss*E1</w:t>
      </w:r>
      <w:proofErr w:type="gramStart"/>
      <w:r>
        <w:rPr>
          <w:rFonts w:ascii="Courier New" w:hAnsi="Courier New" w:cs="Courier New"/>
          <w:sz w:val="18"/>
        </w:rPr>
        <w:t>))*</w:t>
      </w:r>
      <w:proofErr w:type="gramEnd"/>
      <w:r>
        <w:rPr>
          <w:rFonts w:ascii="Courier New" w:hAnsi="Courier New" w:cs="Courier New"/>
          <w:sz w:val="18"/>
        </w:rPr>
        <w:t>(1-1/4((P*</w:t>
      </w:r>
      <w:proofErr w:type="spellStart"/>
      <w:r>
        <w:rPr>
          <w:rFonts w:ascii="Courier New" w:hAnsi="Courier New" w:cs="Courier New"/>
          <w:sz w:val="18"/>
        </w:rPr>
        <w:t>Rl</w:t>
      </w:r>
      <w:proofErr w:type="spellEnd"/>
      <w:r>
        <w:rPr>
          <w:rFonts w:ascii="Courier New" w:hAnsi="Courier New" w:cs="Courier New"/>
          <w:sz w:val="18"/>
        </w:rPr>
        <w:t>-QL)/QL)*(delta/alpha)</w:t>
      </w:r>
    </w:p>
    <w:p w14:paraId="0EE181D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(1.0*0.2881*565.0*0.365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138*1.0))*</w:t>
      </w:r>
    </w:p>
    <w:p w14:paraId="229B766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(1-1/4((0.1*565.0-0.288)/0.</w:t>
      </w:r>
      <w:proofErr w:type="gramStart"/>
      <w:r>
        <w:rPr>
          <w:rFonts w:ascii="Courier New" w:hAnsi="Courier New" w:cs="Courier New"/>
          <w:sz w:val="18"/>
        </w:rPr>
        <w:t>288)*</w:t>
      </w:r>
      <w:proofErr w:type="gramEnd"/>
      <w:r>
        <w:rPr>
          <w:rFonts w:ascii="Courier New" w:hAnsi="Courier New" w:cs="Courier New"/>
          <w:sz w:val="18"/>
        </w:rPr>
        <w:t>(0.181/20.052)</w:t>
      </w:r>
    </w:p>
    <w:p w14:paraId="1D08D53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0.0422 cm²</w:t>
      </w:r>
    </w:p>
    <w:p w14:paraId="558E7B7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9AB461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Force per Length, Cone Large End External Pressure [QL]:</w:t>
      </w:r>
    </w:p>
    <w:p w14:paraId="410AC7A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proofErr w:type="gramStart"/>
      <w:r>
        <w:rPr>
          <w:rFonts w:ascii="Courier New" w:hAnsi="Courier New" w:cs="Courier New"/>
          <w:sz w:val="18"/>
        </w:rPr>
        <w:t>Pext</w:t>
      </w:r>
      <w:proofErr w:type="spellEnd"/>
      <w:r>
        <w:rPr>
          <w:rFonts w:ascii="Courier New" w:hAnsi="Courier New" w:cs="Courier New"/>
          <w:sz w:val="18"/>
        </w:rPr>
        <w:t xml:space="preserve">( </w:t>
      </w:r>
      <w:proofErr w:type="spellStart"/>
      <w:r>
        <w:rPr>
          <w:rFonts w:ascii="Courier New" w:hAnsi="Courier New" w:cs="Courier New"/>
          <w:sz w:val="18"/>
        </w:rPr>
        <w:t>Rl</w:t>
      </w:r>
      <w:proofErr w:type="spellEnd"/>
      <w:proofErr w:type="gramEnd"/>
      <w:r>
        <w:rPr>
          <w:rFonts w:ascii="Courier New" w:hAnsi="Courier New" w:cs="Courier New"/>
          <w:sz w:val="18"/>
        </w:rPr>
        <w:t xml:space="preserve">/2 ) + </w:t>
      </w:r>
      <w:proofErr w:type="spellStart"/>
      <w:r>
        <w:rPr>
          <w:rFonts w:ascii="Courier New" w:hAnsi="Courier New" w:cs="Courier New"/>
          <w:sz w:val="18"/>
        </w:rPr>
        <w:t>Faxial</w:t>
      </w:r>
      <w:proofErr w:type="spellEnd"/>
      <w:r>
        <w:rPr>
          <w:rFonts w:ascii="Courier New" w:hAnsi="Courier New" w:cs="Courier New"/>
          <w:sz w:val="18"/>
        </w:rPr>
        <w:t>/(pi(Dl - Tl)) + Moment/(pi(</w:t>
      </w:r>
      <w:proofErr w:type="spellStart"/>
      <w:r>
        <w:rPr>
          <w:rFonts w:ascii="Courier New" w:hAnsi="Courier New" w:cs="Courier New"/>
          <w:sz w:val="18"/>
        </w:rPr>
        <w:t>Rl</w:t>
      </w:r>
      <w:proofErr w:type="spellEnd"/>
      <w:r>
        <w:rPr>
          <w:rFonts w:ascii="Courier New" w:hAnsi="Courier New" w:cs="Courier New"/>
          <w:sz w:val="18"/>
        </w:rPr>
        <w:t xml:space="preserve"> - Tl/2)(</w:t>
      </w:r>
      <w:proofErr w:type="spellStart"/>
      <w:r>
        <w:rPr>
          <w:rFonts w:ascii="Courier New" w:hAnsi="Courier New" w:cs="Courier New"/>
          <w:sz w:val="18"/>
        </w:rPr>
        <w:t>Rl</w:t>
      </w:r>
      <w:proofErr w:type="spellEnd"/>
      <w:r>
        <w:rPr>
          <w:rFonts w:ascii="Courier New" w:hAnsi="Courier New" w:cs="Courier New"/>
          <w:sz w:val="18"/>
        </w:rPr>
        <w:t xml:space="preserve"> - Tl/2))</w:t>
      </w:r>
    </w:p>
    <w:p w14:paraId="78104AA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0.1</w:t>
      </w:r>
      <w:proofErr w:type="gramStart"/>
      <w:r>
        <w:rPr>
          <w:rFonts w:ascii="Courier New" w:hAnsi="Courier New" w:cs="Courier New"/>
          <w:sz w:val="18"/>
        </w:rPr>
        <w:t>( 565.0</w:t>
      </w:r>
      <w:proofErr w:type="gramEnd"/>
      <w:r>
        <w:rPr>
          <w:rFonts w:ascii="Courier New" w:hAnsi="Courier New" w:cs="Courier New"/>
          <w:sz w:val="18"/>
        </w:rPr>
        <w:t>/2 ) + 0.0/(pi(1130.0 - 3.0)) +</w:t>
      </w:r>
    </w:p>
    <w:p w14:paraId="340C70F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pi(565.0 - 3.0/2)(565.0 - 3.0/2))</w:t>
      </w:r>
    </w:p>
    <w:p w14:paraId="1D3D954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0.288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r>
        <w:rPr>
          <w:rFonts w:ascii="Courier New" w:hAnsi="Courier New" w:cs="Courier New"/>
          <w:sz w:val="18"/>
        </w:rPr>
        <w:t>/mm.</w:t>
      </w:r>
    </w:p>
    <w:p w14:paraId="672BA86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6744D6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Available Area of Reinforcement, Large End, External [</w:t>
      </w:r>
      <w:proofErr w:type="spellStart"/>
      <w:r w:rsidRPr="00F95D79">
        <w:rPr>
          <w:rFonts w:ascii="Tahoma" w:hAnsi="Courier New" w:cs="Courier New"/>
          <w:b/>
          <w:color w:val="000000"/>
          <w:sz w:val="18"/>
        </w:rPr>
        <w:t>Ael</w:t>
      </w:r>
      <w:proofErr w:type="spellEnd"/>
      <w:r w:rsidRPr="00F95D79">
        <w:rPr>
          <w:rFonts w:ascii="Tahoma" w:hAnsi="Courier New" w:cs="Courier New"/>
          <w:b/>
          <w:color w:val="000000"/>
          <w:sz w:val="18"/>
        </w:rPr>
        <w:t>]:</w:t>
      </w:r>
    </w:p>
    <w:p w14:paraId="37DE84C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</w:t>
      </w:r>
      <w:proofErr w:type="gramStart"/>
      <w:r>
        <w:rPr>
          <w:rFonts w:ascii="Courier New" w:hAnsi="Courier New" w:cs="Courier New"/>
          <w:sz w:val="18"/>
        </w:rPr>
        <w:t>*( Dl</w:t>
      </w:r>
      <w:proofErr w:type="gramEnd"/>
      <w:r>
        <w:rPr>
          <w:rFonts w:ascii="Courier New" w:hAnsi="Courier New" w:cs="Courier New"/>
          <w:sz w:val="18"/>
        </w:rPr>
        <w:t>*</w:t>
      </w:r>
      <w:proofErr w:type="spellStart"/>
      <w:r>
        <w:rPr>
          <w:rFonts w:ascii="Courier New" w:hAnsi="Courier New" w:cs="Courier New"/>
          <w:sz w:val="18"/>
        </w:rPr>
        <w:t>ts</w:t>
      </w:r>
      <w:proofErr w:type="spellEnd"/>
      <w:r>
        <w:rPr>
          <w:rFonts w:ascii="Courier New" w:hAnsi="Courier New" w:cs="Courier New"/>
          <w:sz w:val="18"/>
        </w:rPr>
        <w:t xml:space="preserve"> )½ * ( </w:t>
      </w:r>
      <w:proofErr w:type="spellStart"/>
      <w:r>
        <w:rPr>
          <w:rFonts w:ascii="Courier New" w:hAnsi="Courier New" w:cs="Courier New"/>
          <w:sz w:val="18"/>
        </w:rPr>
        <w:t>ts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tc</w:t>
      </w:r>
      <w:proofErr w:type="spellEnd"/>
      <w:r>
        <w:rPr>
          <w:rFonts w:ascii="Courier New" w:hAnsi="Courier New" w:cs="Courier New"/>
          <w:sz w:val="18"/>
        </w:rPr>
        <w:t>/cos(alpha) )</w:t>
      </w:r>
    </w:p>
    <w:p w14:paraId="56C12FD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 * </w:t>
      </w:r>
      <w:proofErr w:type="gramStart"/>
      <w:r>
        <w:rPr>
          <w:rFonts w:ascii="Courier New" w:hAnsi="Courier New" w:cs="Courier New"/>
          <w:sz w:val="18"/>
        </w:rPr>
        <w:t>( 1130.0</w:t>
      </w:r>
      <w:proofErr w:type="gramEnd"/>
      <w:r>
        <w:rPr>
          <w:rFonts w:ascii="Courier New" w:hAnsi="Courier New" w:cs="Courier New"/>
          <w:sz w:val="18"/>
        </w:rPr>
        <w:t xml:space="preserve"> * 3.0 )½ * ( 3.0 + 3.0/0.939 )</w:t>
      </w:r>
    </w:p>
    <w:p w14:paraId="0B06DF5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1.9834 cm²</w:t>
      </w:r>
    </w:p>
    <w:p w14:paraId="4A64017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AA8359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Summary of Reinforcement Area, Large End, External Pressure:</w:t>
      </w:r>
    </w:p>
    <w:p w14:paraId="2100D01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1-8(1)        </w:t>
      </w:r>
      <w:proofErr w:type="gramStart"/>
      <w:r>
        <w:rPr>
          <w:rFonts w:ascii="Courier New" w:hAnsi="Courier New" w:cs="Courier New"/>
          <w:sz w:val="18"/>
        </w:rPr>
        <w:t>0.0422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7992ECA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1-8(2)        </w:t>
      </w:r>
      <w:proofErr w:type="gramStart"/>
      <w:r>
        <w:rPr>
          <w:rFonts w:ascii="Courier New" w:hAnsi="Courier New" w:cs="Courier New"/>
          <w:sz w:val="18"/>
        </w:rPr>
        <w:t>1.9834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06863F1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</w:t>
      </w:r>
      <w:proofErr w:type="gramStart"/>
      <w:r>
        <w:rPr>
          <w:rFonts w:ascii="Courier New" w:hAnsi="Courier New" w:cs="Courier New"/>
          <w:sz w:val="18"/>
        </w:rPr>
        <w:t>5.0460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27F34D6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C93473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Intermediate Results, Large End, External Pressure:</w:t>
      </w:r>
    </w:p>
    <w:p w14:paraId="7D7A5CD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Available in Cone, Shell, and Reinforcement       </w:t>
      </w:r>
      <w:proofErr w:type="gramStart"/>
      <w:r>
        <w:rPr>
          <w:rFonts w:ascii="Courier New" w:hAnsi="Courier New" w:cs="Courier New"/>
          <w:sz w:val="18"/>
        </w:rPr>
        <w:t>29.45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1E0B094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Force per Unit Length on Shell / Cone Junction          </w:t>
      </w:r>
      <w:proofErr w:type="gramStart"/>
      <w:r>
        <w:rPr>
          <w:rFonts w:ascii="Courier New" w:hAnsi="Courier New" w:cs="Courier New"/>
          <w:sz w:val="18"/>
        </w:rPr>
        <w:t xml:space="preserve">0.61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012951D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Actual Buckling Stress associated with this Force       </w:t>
      </w:r>
      <w:proofErr w:type="gramStart"/>
      <w:r>
        <w:rPr>
          <w:rFonts w:ascii="Courier New" w:hAnsi="Courier New" w:cs="Courier New"/>
          <w:sz w:val="18"/>
        </w:rPr>
        <w:t>1.72  N.</w:t>
      </w:r>
      <w:proofErr w:type="gramEnd"/>
      <w:r>
        <w:rPr>
          <w:rFonts w:ascii="Courier New" w:hAnsi="Courier New" w:cs="Courier New"/>
          <w:sz w:val="18"/>
        </w:rPr>
        <w:t>/mm²</w:t>
      </w:r>
    </w:p>
    <w:p w14:paraId="0B779DB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Strain associated with this stress         0.000018</w:t>
      </w:r>
    </w:p>
    <w:p w14:paraId="5C4E0D7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FE3E22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Moment of Inertia, Large End, External Pressure [I's]:</w:t>
      </w:r>
    </w:p>
    <w:p w14:paraId="7E7771C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A * Dl² * </w:t>
      </w:r>
      <w:proofErr w:type="spellStart"/>
      <w:r>
        <w:rPr>
          <w:rFonts w:ascii="Courier New" w:hAnsi="Courier New" w:cs="Courier New"/>
          <w:sz w:val="18"/>
        </w:rPr>
        <w:t>Atl</w:t>
      </w:r>
      <w:proofErr w:type="spellEnd"/>
      <w:r>
        <w:rPr>
          <w:rFonts w:ascii="Courier New" w:hAnsi="Courier New" w:cs="Courier New"/>
          <w:sz w:val="18"/>
        </w:rPr>
        <w:t xml:space="preserve"> / 10.9</w:t>
      </w:r>
    </w:p>
    <w:p w14:paraId="7E286C5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= 0.178E-04 * 1130.0 * 1130.0 * 29.45/10.9</w:t>
      </w:r>
    </w:p>
    <w:p w14:paraId="75C494F3" w14:textId="46565BCF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6151.72 mm.</w:t>
      </w:r>
      <w:r w:rsidRPr="00F95D79">
        <w:rPr>
          <w:rFonts w:ascii="Courier New" w:hAnsi="Courier New" w:cs="Courier New"/>
          <w:sz w:val="18"/>
          <w:vertAlign w:val="superscript"/>
        </w:rPr>
        <w:t>4</w:t>
      </w:r>
    </w:p>
    <w:p w14:paraId="555702D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F66926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Available Moment of Inertia, Large End, External Pressure:</w:t>
      </w:r>
    </w:p>
    <w:p w14:paraId="437BB65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</w:t>
      </w:r>
      <w:proofErr w:type="gramStart"/>
      <w:r>
        <w:rPr>
          <w:rFonts w:ascii="Courier New" w:hAnsi="Courier New" w:cs="Courier New"/>
          <w:sz w:val="18"/>
        </w:rPr>
        <w:t>Area  Centroid</w:t>
      </w:r>
      <w:proofErr w:type="gramEnd"/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Ar</w:t>
      </w:r>
      <w:proofErr w:type="spellEnd"/>
      <w:r>
        <w:rPr>
          <w:rFonts w:ascii="Courier New" w:hAnsi="Courier New" w:cs="Courier New"/>
          <w:sz w:val="18"/>
        </w:rPr>
        <w:t xml:space="preserve">*Ce           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  <w:r>
        <w:rPr>
          <w:rFonts w:ascii="Courier New" w:hAnsi="Courier New" w:cs="Courier New"/>
          <w:sz w:val="18"/>
        </w:rPr>
        <w:t xml:space="preserve">        I    </w:t>
      </w:r>
      <w:proofErr w:type="spellStart"/>
      <w:r>
        <w:rPr>
          <w:rFonts w:ascii="Courier New" w:hAnsi="Courier New" w:cs="Courier New"/>
          <w:sz w:val="18"/>
        </w:rPr>
        <w:t>Ar</w:t>
      </w:r>
      <w:proofErr w:type="spellEnd"/>
      <w:r>
        <w:rPr>
          <w:rFonts w:ascii="Courier New" w:hAnsi="Courier New" w:cs="Courier New"/>
          <w:sz w:val="18"/>
        </w:rPr>
        <w:t>*Di²</w:t>
      </w:r>
    </w:p>
    <w:p w14:paraId="60D507D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Shl</w:t>
      </w:r>
      <w:proofErr w:type="spellEnd"/>
      <w:r>
        <w:rPr>
          <w:rFonts w:ascii="Courier New" w:hAnsi="Courier New" w:cs="Courier New"/>
          <w:sz w:val="18"/>
        </w:rPr>
        <w:t xml:space="preserve">      0.961    0.0000     0.000        18.3378     0.007   323.055</w:t>
      </w:r>
    </w:p>
    <w:p w14:paraId="4460E85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      1.023   -5.8442    -5.977        24.1820     0.125   598.033</w:t>
      </w:r>
    </w:p>
    <w:p w14:paraId="31792A2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Sec      5.046   26.7300   134.880        -8.3923    10.707   355.391</w:t>
      </w:r>
    </w:p>
    <w:p w14:paraId="035ADF3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      7.029             128.903                   </w:t>
      </w:r>
      <w:proofErr w:type="gramStart"/>
      <w:r>
        <w:rPr>
          <w:rFonts w:ascii="Courier New" w:hAnsi="Courier New" w:cs="Courier New"/>
          <w:sz w:val="18"/>
        </w:rPr>
        <w:t>10.839  1276.479</w:t>
      </w:r>
      <w:proofErr w:type="gramEnd"/>
    </w:p>
    <w:p w14:paraId="4DC6052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Section        18.3378     Moment of Inertia        23.60</w:t>
      </w:r>
    </w:p>
    <w:p w14:paraId="5515BD5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9CE684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Summary of Large End Inertia Calculations</w:t>
      </w:r>
    </w:p>
    <w:p w14:paraId="30D2349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 </w:t>
      </w:r>
      <w:proofErr w:type="gramStart"/>
      <w:r>
        <w:rPr>
          <w:rFonts w:ascii="Courier New" w:hAnsi="Courier New" w:cs="Courier New"/>
          <w:sz w:val="18"/>
        </w:rPr>
        <w:t>( Large</w:t>
      </w:r>
      <w:proofErr w:type="gramEnd"/>
      <w:r>
        <w:rPr>
          <w:rFonts w:ascii="Courier New" w:hAnsi="Courier New" w:cs="Courier New"/>
          <w:sz w:val="18"/>
        </w:rPr>
        <w:t xml:space="preserve"> End )              23.604  cm**4</w:t>
      </w:r>
    </w:p>
    <w:p w14:paraId="1E9B34C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Required  Moment</w:t>
      </w:r>
      <w:proofErr w:type="gramEnd"/>
      <w:r>
        <w:rPr>
          <w:rFonts w:ascii="Courier New" w:hAnsi="Courier New" w:cs="Courier New"/>
          <w:sz w:val="18"/>
        </w:rPr>
        <w:t xml:space="preserve"> of Inertia ( Large End )               0.615  cm**4</w:t>
      </w:r>
    </w:p>
    <w:p w14:paraId="2A6AFA8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E33D0A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Reinforcement Calculations for Cone / Small Cylinder:</w:t>
      </w:r>
    </w:p>
    <w:p w14:paraId="1F10059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B0D38A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Area of Reinforcement for Small End under Internal Pressure</w:t>
      </w:r>
    </w:p>
    <w:p w14:paraId="62D8362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end ratio of pressure to allowable stress      0.00037</w:t>
      </w:r>
    </w:p>
    <w:p w14:paraId="4835AC0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end max. half apex angle w/o reinforcement       </w:t>
      </w:r>
      <w:proofErr w:type="gramStart"/>
      <w:r>
        <w:rPr>
          <w:rFonts w:ascii="Courier New" w:hAnsi="Courier New" w:cs="Courier New"/>
          <w:sz w:val="18"/>
        </w:rPr>
        <w:t>4.000  degrees</w:t>
      </w:r>
      <w:proofErr w:type="gramEnd"/>
    </w:p>
    <w:p w14:paraId="34FC280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end actual half apex angle                      </w:t>
      </w:r>
      <w:proofErr w:type="gramStart"/>
      <w:r>
        <w:rPr>
          <w:rFonts w:ascii="Courier New" w:hAnsi="Courier New" w:cs="Courier New"/>
          <w:sz w:val="18"/>
        </w:rPr>
        <w:t>20.052  degrees</w:t>
      </w:r>
      <w:proofErr w:type="gramEnd"/>
    </w:p>
    <w:p w14:paraId="1B64F08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5AA3E1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Intermediate Value [k]:</w:t>
      </w:r>
    </w:p>
    <w:p w14:paraId="20EBB4D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max( Y</w:t>
      </w:r>
      <w:proofErr w:type="gramEnd"/>
      <w:r>
        <w:rPr>
          <w:rFonts w:ascii="Courier New" w:hAnsi="Courier New" w:cs="Courier New"/>
          <w:sz w:val="18"/>
        </w:rPr>
        <w:t xml:space="preserve"> / ( Sr * </w:t>
      </w:r>
      <w:proofErr w:type="spellStart"/>
      <w:r>
        <w:rPr>
          <w:rFonts w:ascii="Courier New" w:hAnsi="Courier New" w:cs="Courier New"/>
          <w:sz w:val="18"/>
        </w:rPr>
        <w:t>Ers</w:t>
      </w:r>
      <w:proofErr w:type="spellEnd"/>
      <w:r>
        <w:rPr>
          <w:rFonts w:ascii="Courier New" w:hAnsi="Courier New" w:cs="Courier New"/>
          <w:sz w:val="18"/>
        </w:rPr>
        <w:t xml:space="preserve"> ), 1 )</w:t>
      </w:r>
    </w:p>
    <w:p w14:paraId="63FB8D8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max( 0</w:t>
      </w:r>
      <w:proofErr w:type="gramEnd"/>
      <w:r>
        <w:rPr>
          <w:rFonts w:ascii="Courier New" w:hAnsi="Courier New" w:cs="Courier New"/>
          <w:sz w:val="18"/>
        </w:rPr>
        <w:t>.25122E+11/( 136.1 * 0.18458E+09 ), 1 )</w:t>
      </w:r>
    </w:p>
    <w:p w14:paraId="62908B3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1.0002</w:t>
      </w:r>
    </w:p>
    <w:p w14:paraId="6CB610B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31018B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66BE2F0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Cone Allowable Stress * Cone Elastic Modulus (Int. temp.)</w:t>
      </w:r>
    </w:p>
    <w:p w14:paraId="4249FD1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136.1 * 0.18458E+09</w:t>
      </w:r>
    </w:p>
    <w:p w14:paraId="5D02D7B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25121794048.0 N./mm²^2</w:t>
      </w:r>
    </w:p>
    <w:p w14:paraId="62F05A0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DDDBC3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Decay Length, Cone Small End:</w:t>
      </w:r>
    </w:p>
    <w:p w14:paraId="13991A6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1.4 * </w:t>
      </w:r>
      <w:proofErr w:type="gramStart"/>
      <w:r>
        <w:rPr>
          <w:rFonts w:ascii="Courier New" w:hAnsi="Courier New" w:cs="Courier New"/>
          <w:sz w:val="18"/>
        </w:rPr>
        <w:t>sqrt( Rs</w:t>
      </w:r>
      <w:proofErr w:type="gramEnd"/>
      <w:r>
        <w:rPr>
          <w:rFonts w:ascii="Courier New" w:hAnsi="Courier New" w:cs="Courier New"/>
          <w:sz w:val="18"/>
        </w:rPr>
        <w:t xml:space="preserve">( </w:t>
      </w:r>
      <w:proofErr w:type="spellStart"/>
      <w:r>
        <w:rPr>
          <w:rFonts w:ascii="Courier New" w:hAnsi="Courier New" w:cs="Courier New"/>
          <w:sz w:val="18"/>
        </w:rPr>
        <w:t>ts</w:t>
      </w:r>
      <w:proofErr w:type="spellEnd"/>
      <w:r>
        <w:rPr>
          <w:rFonts w:ascii="Courier New" w:hAnsi="Courier New" w:cs="Courier New"/>
          <w:sz w:val="18"/>
        </w:rPr>
        <w:t xml:space="preserve"> - ca ) )</w:t>
      </w:r>
    </w:p>
    <w:p w14:paraId="720BF02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1.4 * </w:t>
      </w:r>
      <w:proofErr w:type="gramStart"/>
      <w:r>
        <w:rPr>
          <w:rFonts w:ascii="Courier New" w:hAnsi="Courier New" w:cs="Courier New"/>
          <w:sz w:val="18"/>
        </w:rPr>
        <w:t>sqrt( 160.5</w:t>
      </w:r>
      <w:proofErr w:type="gramEnd"/>
      <w:r>
        <w:rPr>
          <w:rFonts w:ascii="Courier New" w:hAnsi="Courier New" w:cs="Courier New"/>
          <w:sz w:val="18"/>
        </w:rPr>
        <w:t>( 3.0 - 0.0 ) )</w:t>
      </w:r>
    </w:p>
    <w:p w14:paraId="1A9F21B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30.720 mm.</w:t>
      </w:r>
    </w:p>
    <w:p w14:paraId="1832966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06BC23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Area of Reinforcement, Small End, Internal [Ars]:</w:t>
      </w:r>
    </w:p>
    <w:p w14:paraId="450C2BD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k*QS*Rs/(Ss*E</w:t>
      </w:r>
      <w:proofErr w:type="gramStart"/>
      <w:r>
        <w:rPr>
          <w:rFonts w:ascii="Courier New" w:hAnsi="Courier New" w:cs="Courier New"/>
          <w:sz w:val="18"/>
        </w:rPr>
        <w:t>1)*</w:t>
      </w:r>
      <w:proofErr w:type="gramEnd"/>
      <w:r>
        <w:rPr>
          <w:rFonts w:ascii="Courier New" w:hAnsi="Courier New" w:cs="Courier New"/>
          <w:sz w:val="18"/>
        </w:rPr>
        <w:t>(1-delta/alpha)*tan(alpha)</w:t>
      </w:r>
    </w:p>
    <w:p w14:paraId="70F3162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 * 0.4092 * 160.5</w:t>
      </w:r>
      <w:proofErr w:type="gramStart"/>
      <w:r>
        <w:rPr>
          <w:rFonts w:ascii="Courier New" w:hAnsi="Courier New" w:cs="Courier New"/>
          <w:sz w:val="18"/>
        </w:rPr>
        <w:t>/( 136</w:t>
      </w:r>
      <w:proofErr w:type="gramEnd"/>
      <w:r>
        <w:rPr>
          <w:rFonts w:ascii="Courier New" w:hAnsi="Courier New" w:cs="Courier New"/>
          <w:sz w:val="18"/>
        </w:rPr>
        <w:t xml:space="preserve"> * 1.0 ) *</w:t>
      </w:r>
    </w:p>
    <w:p w14:paraId="34A3663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( 1</w:t>
      </w:r>
      <w:proofErr w:type="gramEnd"/>
      <w:r>
        <w:rPr>
          <w:rFonts w:ascii="Courier New" w:hAnsi="Courier New" w:cs="Courier New"/>
          <w:sz w:val="18"/>
        </w:rPr>
        <w:t xml:space="preserve"> - 4.0/20.05 ) 0.365</w:t>
      </w:r>
    </w:p>
    <w:p w14:paraId="7D9D135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0.0138 cm²</w:t>
      </w:r>
    </w:p>
    <w:p w14:paraId="6BB5263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E5D021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Force per Length, Cone Small End [QS]:</w:t>
      </w:r>
    </w:p>
    <w:p w14:paraId="4AA142F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P( Rs</w:t>
      </w:r>
      <w:proofErr w:type="gramEnd"/>
      <w:r>
        <w:rPr>
          <w:rFonts w:ascii="Courier New" w:hAnsi="Courier New" w:cs="Courier New"/>
          <w:sz w:val="18"/>
        </w:rPr>
        <w:t xml:space="preserve">/2 ) - </w:t>
      </w:r>
      <w:proofErr w:type="spellStart"/>
      <w:r>
        <w:rPr>
          <w:rFonts w:ascii="Courier New" w:hAnsi="Courier New" w:cs="Courier New"/>
          <w:sz w:val="18"/>
        </w:rPr>
        <w:t>Faxial</w:t>
      </w:r>
      <w:proofErr w:type="spellEnd"/>
      <w:r>
        <w:rPr>
          <w:rFonts w:ascii="Courier New" w:hAnsi="Courier New" w:cs="Courier New"/>
          <w:sz w:val="18"/>
        </w:rPr>
        <w:t>/(pi(Ds + Ts)) + Moment/(pi(Rs + Ts/2)(Rs + Ts/2))</w:t>
      </w:r>
    </w:p>
    <w:p w14:paraId="2FDBDCC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</w:t>
      </w:r>
      <w:proofErr w:type="gramStart"/>
      <w:r>
        <w:rPr>
          <w:rFonts w:ascii="Courier New" w:hAnsi="Courier New" w:cs="Courier New"/>
          <w:sz w:val="18"/>
        </w:rPr>
        <w:t>( 160.5</w:t>
      </w:r>
      <w:proofErr w:type="gramEnd"/>
      <w:r>
        <w:rPr>
          <w:rFonts w:ascii="Courier New" w:hAnsi="Courier New" w:cs="Courier New"/>
          <w:sz w:val="18"/>
        </w:rPr>
        <w:t>/2 ) - 0.0/(pi(321.0 + 3.0)) +</w:t>
      </w:r>
    </w:p>
    <w:p w14:paraId="58FAD87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pi(160.5 + 3.0/2)(160.5 + 3.0/2))</w:t>
      </w:r>
    </w:p>
    <w:p w14:paraId="2894F34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0.409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r>
        <w:rPr>
          <w:rFonts w:ascii="Courier New" w:hAnsi="Courier New" w:cs="Courier New"/>
          <w:sz w:val="18"/>
        </w:rPr>
        <w:t>/mm.</w:t>
      </w:r>
    </w:p>
    <w:p w14:paraId="042A1B9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BFC228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Area of Reinforcement Available in Small End Shell [</w:t>
      </w:r>
      <w:proofErr w:type="spellStart"/>
      <w:r w:rsidRPr="00F95D79">
        <w:rPr>
          <w:rFonts w:ascii="Tahoma" w:hAnsi="Courier New" w:cs="Courier New"/>
          <w:b/>
          <w:color w:val="000000"/>
          <w:sz w:val="18"/>
        </w:rPr>
        <w:t>Aes</w:t>
      </w:r>
      <w:proofErr w:type="spellEnd"/>
      <w:r w:rsidRPr="00F95D79">
        <w:rPr>
          <w:rFonts w:ascii="Tahoma" w:hAnsi="Courier New" w:cs="Courier New"/>
          <w:b/>
          <w:color w:val="000000"/>
          <w:sz w:val="18"/>
        </w:rPr>
        <w:t>]:</w:t>
      </w:r>
    </w:p>
    <w:p w14:paraId="4FEAB13C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 </w:t>
      </w:r>
      <w:r w:rsidRPr="00F95D79">
        <w:rPr>
          <w:rFonts w:ascii="Courier New" w:hAnsi="Courier New" w:cs="Courier New"/>
          <w:sz w:val="18"/>
          <w:lang w:val="fr-FR"/>
        </w:rPr>
        <w:t>= 0.78(Rs*Ts)½*((Ts-t)+(Tc-Tr)/cos(alpha) ))</w:t>
      </w:r>
    </w:p>
    <w:p w14:paraId="45CD51E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>= 0.78(160.5*3.</w:t>
      </w:r>
      <w:proofErr w:type="gramStart"/>
      <w:r>
        <w:rPr>
          <w:rFonts w:ascii="Courier New" w:hAnsi="Courier New" w:cs="Courier New"/>
          <w:sz w:val="18"/>
        </w:rPr>
        <w:t>0)½</w:t>
      </w:r>
      <w:proofErr w:type="gramEnd"/>
      <w:r>
        <w:rPr>
          <w:rFonts w:ascii="Courier New" w:hAnsi="Courier New" w:cs="Courier New"/>
          <w:sz w:val="18"/>
        </w:rPr>
        <w:t>*(( 3.0- 0.059 )+( 3.0- 0.063 )/0.94)</w:t>
      </w:r>
    </w:p>
    <w:p w14:paraId="62430E5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1.0385 cm²</w:t>
      </w:r>
    </w:p>
    <w:p w14:paraId="029E894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ABAFE14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Summary of Reinforcement Area, Small End, Internal Pressure:</w:t>
      </w:r>
    </w:p>
    <w:p w14:paraId="54CAD2B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1-5(3)        </w:t>
      </w:r>
      <w:proofErr w:type="gramStart"/>
      <w:r>
        <w:rPr>
          <w:rFonts w:ascii="Courier New" w:hAnsi="Courier New" w:cs="Courier New"/>
          <w:sz w:val="18"/>
        </w:rPr>
        <w:t>0.0138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608CF1B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1-5(4)        </w:t>
      </w:r>
      <w:proofErr w:type="gramStart"/>
      <w:r>
        <w:rPr>
          <w:rFonts w:ascii="Courier New" w:hAnsi="Courier New" w:cs="Courier New"/>
          <w:sz w:val="18"/>
        </w:rPr>
        <w:t>1.0385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1B1CEBD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</w:t>
      </w:r>
      <w:proofErr w:type="gramStart"/>
      <w:r>
        <w:rPr>
          <w:rFonts w:ascii="Courier New" w:hAnsi="Courier New" w:cs="Courier New"/>
          <w:sz w:val="18"/>
        </w:rPr>
        <w:t>0.0000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2B202B5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9C52DDB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Required Area of Reinforcement for Small End Under External Pressure</w:t>
      </w:r>
    </w:p>
    <w:p w14:paraId="6654A9B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7619B9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Small End Material (Ext. </w:t>
      </w:r>
      <w:proofErr w:type="gramStart"/>
      <w:r>
        <w:rPr>
          <w:rFonts w:ascii="Courier New" w:hAnsi="Courier New" w:cs="Courier New"/>
          <w:sz w:val="18"/>
        </w:rPr>
        <w:t xml:space="preserve">Temp)   </w:t>
      </w:r>
      <w:proofErr w:type="gramEnd"/>
      <w:r>
        <w:rPr>
          <w:rFonts w:ascii="Courier New" w:hAnsi="Courier New" w:cs="Courier New"/>
          <w:sz w:val="18"/>
        </w:rPr>
        <w:t xml:space="preserve"> 137.9  N./mm²</w:t>
      </w:r>
    </w:p>
    <w:p w14:paraId="79C8026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Cone Material (Ext. </w:t>
      </w:r>
      <w:proofErr w:type="gramStart"/>
      <w:r>
        <w:rPr>
          <w:rFonts w:ascii="Courier New" w:hAnsi="Courier New" w:cs="Courier New"/>
          <w:sz w:val="18"/>
        </w:rPr>
        <w:t xml:space="preserve">Temp)   </w:t>
      </w:r>
      <w:proofErr w:type="gramEnd"/>
      <w:r>
        <w:rPr>
          <w:rFonts w:ascii="Courier New" w:hAnsi="Courier New" w:cs="Courier New"/>
          <w:sz w:val="18"/>
        </w:rPr>
        <w:t xml:space="preserve">      137.9  N./mm²</w:t>
      </w:r>
    </w:p>
    <w:p w14:paraId="4D9F52E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5912E3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Intermediate Value [k]:</w:t>
      </w:r>
    </w:p>
    <w:p w14:paraId="2C874FC8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lastRenderedPageBreak/>
        <w:t xml:space="preserve">  </w:t>
      </w:r>
      <w:r w:rsidRPr="00F95D79">
        <w:rPr>
          <w:rFonts w:ascii="Courier New" w:hAnsi="Courier New" w:cs="Courier New"/>
          <w:sz w:val="18"/>
          <w:lang w:val="fr-FR"/>
        </w:rPr>
        <w:t>= max( Y / ( Srs * Ers ), 1 )</w:t>
      </w:r>
    </w:p>
    <w:p w14:paraId="203F3843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= max( 0.26602E+11/( 137.9 * 0.19291E+09 ), 1 )</w:t>
      </w:r>
    </w:p>
    <w:p w14:paraId="196379F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>= 1.0000</w:t>
      </w:r>
    </w:p>
    <w:p w14:paraId="32C3A14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64B11D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1AE8DA3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Cone Allowable Stress * Cone Elastic Modulus (Ext. temp.)</w:t>
      </w:r>
    </w:p>
    <w:p w14:paraId="0F7A231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137.9 * 0.19291E+09</w:t>
      </w:r>
    </w:p>
    <w:p w14:paraId="2339312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26602469376.0 N./mm²^2</w:t>
      </w:r>
    </w:p>
    <w:p w14:paraId="3C910CF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61265D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Area of Reinforcement Required in Small End Shell [Ars]:</w:t>
      </w:r>
    </w:p>
    <w:p w14:paraId="081FF70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k * QS * Rs * tan(alpha) / </w:t>
      </w:r>
      <w:proofErr w:type="gramStart"/>
      <w:r>
        <w:rPr>
          <w:rFonts w:ascii="Courier New" w:hAnsi="Courier New" w:cs="Courier New"/>
          <w:sz w:val="18"/>
        </w:rPr>
        <w:t>( Ss</w:t>
      </w:r>
      <w:proofErr w:type="gramEnd"/>
      <w:r>
        <w:rPr>
          <w:rFonts w:ascii="Courier New" w:hAnsi="Courier New" w:cs="Courier New"/>
          <w:sz w:val="18"/>
        </w:rPr>
        <w:t xml:space="preserve"> * E1 )</w:t>
      </w:r>
    </w:p>
    <w:p w14:paraId="4571DF3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(1.0*0.0834*163.5*0.365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138*1.0))</w:t>
      </w:r>
    </w:p>
    <w:p w14:paraId="2A3A232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0.00354 cm²</w:t>
      </w:r>
    </w:p>
    <w:p w14:paraId="0DB40E4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160C5F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Force per Length, Cone Small End [QS]:</w:t>
      </w:r>
    </w:p>
    <w:p w14:paraId="09DCF38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proofErr w:type="gramStart"/>
      <w:r>
        <w:rPr>
          <w:rFonts w:ascii="Courier New" w:hAnsi="Courier New" w:cs="Courier New"/>
          <w:sz w:val="18"/>
        </w:rPr>
        <w:t>Pext</w:t>
      </w:r>
      <w:proofErr w:type="spellEnd"/>
      <w:r>
        <w:rPr>
          <w:rFonts w:ascii="Courier New" w:hAnsi="Courier New" w:cs="Courier New"/>
          <w:sz w:val="18"/>
        </w:rPr>
        <w:t>( Rs</w:t>
      </w:r>
      <w:proofErr w:type="gramEnd"/>
      <w:r>
        <w:rPr>
          <w:rFonts w:ascii="Courier New" w:hAnsi="Courier New" w:cs="Courier New"/>
          <w:sz w:val="18"/>
        </w:rPr>
        <w:t xml:space="preserve">/2 ) + </w:t>
      </w:r>
      <w:proofErr w:type="spellStart"/>
      <w:r>
        <w:rPr>
          <w:rFonts w:ascii="Courier New" w:hAnsi="Courier New" w:cs="Courier New"/>
          <w:sz w:val="18"/>
        </w:rPr>
        <w:t>Faxial</w:t>
      </w:r>
      <w:proofErr w:type="spellEnd"/>
      <w:r>
        <w:rPr>
          <w:rFonts w:ascii="Courier New" w:hAnsi="Courier New" w:cs="Courier New"/>
          <w:sz w:val="18"/>
        </w:rPr>
        <w:t>/(pi(Ds - Ts)) + Moment/(pi(Rs - Ts/2)(Rs - Ts/2))</w:t>
      </w:r>
    </w:p>
    <w:p w14:paraId="6A658B5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0.1</w:t>
      </w:r>
      <w:proofErr w:type="gramStart"/>
      <w:r>
        <w:rPr>
          <w:rFonts w:ascii="Courier New" w:hAnsi="Courier New" w:cs="Courier New"/>
          <w:sz w:val="18"/>
        </w:rPr>
        <w:t>( 163.5</w:t>
      </w:r>
      <w:proofErr w:type="gramEnd"/>
      <w:r>
        <w:rPr>
          <w:rFonts w:ascii="Courier New" w:hAnsi="Courier New" w:cs="Courier New"/>
          <w:sz w:val="18"/>
        </w:rPr>
        <w:t>/2 ) + 0.0/(pi(327.0 - 3.0)) +</w:t>
      </w:r>
    </w:p>
    <w:p w14:paraId="063C4B4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pi(163.5 - 3.0/2)(163.5 - 3.0/2))</w:t>
      </w:r>
    </w:p>
    <w:p w14:paraId="5A2B8C2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0.083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r>
        <w:rPr>
          <w:rFonts w:ascii="Courier New" w:hAnsi="Courier New" w:cs="Courier New"/>
          <w:sz w:val="18"/>
        </w:rPr>
        <w:t>/mm.</w:t>
      </w:r>
    </w:p>
    <w:p w14:paraId="42DE89A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EDD6EC4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Area of Reinforcement Available in Small End Shell [</w:t>
      </w:r>
      <w:proofErr w:type="spellStart"/>
      <w:r w:rsidRPr="00F95D79">
        <w:rPr>
          <w:rFonts w:ascii="Tahoma" w:hAnsi="Courier New" w:cs="Courier New"/>
          <w:b/>
          <w:color w:val="000000"/>
          <w:sz w:val="18"/>
        </w:rPr>
        <w:t>Aes</w:t>
      </w:r>
      <w:proofErr w:type="spellEnd"/>
      <w:r w:rsidRPr="00F95D79">
        <w:rPr>
          <w:rFonts w:ascii="Tahoma" w:hAnsi="Courier New" w:cs="Courier New"/>
          <w:b/>
          <w:color w:val="000000"/>
          <w:sz w:val="18"/>
        </w:rPr>
        <w:t>]:</w:t>
      </w:r>
    </w:p>
    <w:p w14:paraId="01986406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 </w:t>
      </w:r>
      <w:r w:rsidRPr="00F95D79">
        <w:rPr>
          <w:rFonts w:ascii="Courier New" w:hAnsi="Courier New" w:cs="Courier New"/>
          <w:sz w:val="18"/>
          <w:lang w:val="fr-FR"/>
        </w:rPr>
        <w:t>= 0.55*(Ds*ts)½*[(ts-t)+(tc-tr)/cos(alpha))]</w:t>
      </w:r>
    </w:p>
    <w:p w14:paraId="52E250B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>= 0.55*(327.0*3.</w:t>
      </w:r>
      <w:proofErr w:type="gramStart"/>
      <w:r>
        <w:rPr>
          <w:rFonts w:ascii="Courier New" w:hAnsi="Courier New" w:cs="Courier New"/>
          <w:sz w:val="18"/>
        </w:rPr>
        <w:t>0)½</w:t>
      </w:r>
      <w:proofErr w:type="gramEnd"/>
      <w:r>
        <w:rPr>
          <w:rFonts w:ascii="Courier New" w:hAnsi="Courier New" w:cs="Courier New"/>
          <w:sz w:val="18"/>
        </w:rPr>
        <w:t>*[(3.0-1.272)+(3.0-0.205)/0.939]</w:t>
      </w:r>
    </w:p>
    <w:p w14:paraId="546AD70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0.8103 cm²</w:t>
      </w:r>
    </w:p>
    <w:p w14:paraId="294A658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41BFAB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Summary of Reinforcement Area, Small End, External Pressure:</w:t>
      </w:r>
    </w:p>
    <w:p w14:paraId="525E9AC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1-8(3)        </w:t>
      </w:r>
      <w:proofErr w:type="gramStart"/>
      <w:r>
        <w:rPr>
          <w:rFonts w:ascii="Courier New" w:hAnsi="Courier New" w:cs="Courier New"/>
          <w:sz w:val="18"/>
        </w:rPr>
        <w:t>0.0035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57C0287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1-8(4)        </w:t>
      </w:r>
      <w:proofErr w:type="gramStart"/>
      <w:r>
        <w:rPr>
          <w:rFonts w:ascii="Courier New" w:hAnsi="Courier New" w:cs="Courier New"/>
          <w:sz w:val="18"/>
        </w:rPr>
        <w:t>0.8103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790D0F8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</w:t>
      </w:r>
      <w:proofErr w:type="gramStart"/>
      <w:r>
        <w:rPr>
          <w:rFonts w:ascii="Courier New" w:hAnsi="Courier New" w:cs="Courier New"/>
          <w:sz w:val="18"/>
        </w:rPr>
        <w:t>0.0000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5CD0202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928DAC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Intermediate Results, Small End, External Pressure:</w:t>
      </w:r>
    </w:p>
    <w:p w14:paraId="77E43B9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Available in Cone, Shell, and Reinforcement       </w:t>
      </w:r>
      <w:proofErr w:type="gramStart"/>
      <w:r>
        <w:rPr>
          <w:rFonts w:ascii="Courier New" w:hAnsi="Courier New" w:cs="Courier New"/>
          <w:sz w:val="18"/>
        </w:rPr>
        <w:t>18.31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13A9B80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Force per Unit Length on Shell / Cone Junction          </w:t>
      </w:r>
      <w:proofErr w:type="gramStart"/>
      <w:r>
        <w:rPr>
          <w:rFonts w:ascii="Courier New" w:hAnsi="Courier New" w:cs="Courier New"/>
          <w:sz w:val="18"/>
        </w:rPr>
        <w:t xml:space="preserve">0.89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617419B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Actual Buckling Stress associated with this Force       </w:t>
      </w:r>
      <w:proofErr w:type="gramStart"/>
      <w:r>
        <w:rPr>
          <w:rFonts w:ascii="Courier New" w:hAnsi="Courier New" w:cs="Courier New"/>
          <w:sz w:val="18"/>
        </w:rPr>
        <w:t>1.17  N.</w:t>
      </w:r>
      <w:proofErr w:type="gramEnd"/>
      <w:r>
        <w:rPr>
          <w:rFonts w:ascii="Courier New" w:hAnsi="Courier New" w:cs="Courier New"/>
          <w:sz w:val="18"/>
        </w:rPr>
        <w:t>/mm²</w:t>
      </w:r>
    </w:p>
    <w:p w14:paraId="73234C3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Strain associated with this stress         0.000012</w:t>
      </w:r>
    </w:p>
    <w:p w14:paraId="6B94795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0ADE07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Moment of Inertia, Small End, External Pressure [I's]:</w:t>
      </w:r>
    </w:p>
    <w:p w14:paraId="457F044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A * Ds² * Ats / 10.9</w:t>
      </w:r>
    </w:p>
    <w:p w14:paraId="63E3C70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0.121E-04 * 327.0 * 327.0 * 18.31/10.9</w:t>
      </w:r>
    </w:p>
    <w:p w14:paraId="0B3A45E3" w14:textId="79550A41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217.43 mm.</w:t>
      </w:r>
      <w:r w:rsidRPr="00F95D79">
        <w:rPr>
          <w:rFonts w:ascii="Courier New" w:hAnsi="Courier New" w:cs="Courier New"/>
          <w:sz w:val="18"/>
          <w:vertAlign w:val="superscript"/>
        </w:rPr>
        <w:t>4</w:t>
      </w:r>
    </w:p>
    <w:p w14:paraId="3C0D0B5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13042F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Available Moment of Inertia, Small End, External Pressure:</w:t>
      </w:r>
    </w:p>
    <w:p w14:paraId="5C00038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</w:t>
      </w:r>
      <w:proofErr w:type="gramStart"/>
      <w:r>
        <w:rPr>
          <w:rFonts w:ascii="Courier New" w:hAnsi="Courier New" w:cs="Courier New"/>
          <w:sz w:val="18"/>
        </w:rPr>
        <w:t>Area  Centroid</w:t>
      </w:r>
      <w:proofErr w:type="gramEnd"/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Ar</w:t>
      </w:r>
      <w:proofErr w:type="spellEnd"/>
      <w:r>
        <w:rPr>
          <w:rFonts w:ascii="Courier New" w:hAnsi="Courier New" w:cs="Courier New"/>
          <w:sz w:val="18"/>
        </w:rPr>
        <w:t xml:space="preserve">*Ce           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  <w:r>
        <w:rPr>
          <w:rFonts w:ascii="Courier New" w:hAnsi="Courier New" w:cs="Courier New"/>
          <w:sz w:val="18"/>
        </w:rPr>
        <w:t xml:space="preserve">         I    </w:t>
      </w:r>
      <w:proofErr w:type="spellStart"/>
      <w:r>
        <w:rPr>
          <w:rFonts w:ascii="Courier New" w:hAnsi="Courier New" w:cs="Courier New"/>
          <w:sz w:val="18"/>
        </w:rPr>
        <w:t>Ar</w:t>
      </w:r>
      <w:proofErr w:type="spellEnd"/>
      <w:r>
        <w:rPr>
          <w:rFonts w:ascii="Courier New" w:hAnsi="Courier New" w:cs="Courier New"/>
          <w:sz w:val="18"/>
        </w:rPr>
        <w:t>*Di²</w:t>
      </w:r>
    </w:p>
    <w:p w14:paraId="2037116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Shl</w:t>
      </w:r>
      <w:proofErr w:type="spellEnd"/>
      <w:r>
        <w:rPr>
          <w:rFonts w:ascii="Courier New" w:hAnsi="Courier New" w:cs="Courier New"/>
          <w:sz w:val="18"/>
        </w:rPr>
        <w:t xml:space="preserve">      0.517    0.0000     0.000         1.6211     0.004     1.358</w:t>
      </w:r>
    </w:p>
    <w:p w14:paraId="382D754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      0.550    3.1438     1.730        -1.5228     0.023     1.276</w:t>
      </w:r>
    </w:p>
    <w:p w14:paraId="3BE9FB3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Sec      0.000    1.5000     0.000         0.1211     0.000     0.000</w:t>
      </w:r>
    </w:p>
    <w:p w14:paraId="26B3F95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      1.067               1.730                    0.027     2.634</w:t>
      </w:r>
    </w:p>
    <w:p w14:paraId="3A6ACCB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Section         1.6211     Moment of Inertia         0.05</w:t>
      </w:r>
    </w:p>
    <w:p w14:paraId="7E3BBD6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2A044EC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Summary of Small End Inertia Calculations</w:t>
      </w:r>
    </w:p>
    <w:p w14:paraId="0119A0B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 </w:t>
      </w:r>
      <w:proofErr w:type="gramStart"/>
      <w:r>
        <w:rPr>
          <w:rFonts w:ascii="Courier New" w:hAnsi="Courier New" w:cs="Courier New"/>
          <w:sz w:val="18"/>
        </w:rPr>
        <w:t>( Small</w:t>
      </w:r>
      <w:proofErr w:type="gramEnd"/>
      <w:r>
        <w:rPr>
          <w:rFonts w:ascii="Courier New" w:hAnsi="Courier New" w:cs="Courier New"/>
          <w:sz w:val="18"/>
        </w:rPr>
        <w:t xml:space="preserve"> End )            0.5301E-01  cm**4</w:t>
      </w:r>
    </w:p>
    <w:p w14:paraId="3EECAFE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Required  Moment</w:t>
      </w:r>
      <w:proofErr w:type="gramEnd"/>
      <w:r>
        <w:rPr>
          <w:rFonts w:ascii="Courier New" w:hAnsi="Courier New" w:cs="Courier New"/>
          <w:sz w:val="18"/>
        </w:rPr>
        <w:t xml:space="preserve"> of Inertia ( Small End )            0.2174E-01  cm**4</w:t>
      </w:r>
    </w:p>
    <w:p w14:paraId="2694499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7CE86E1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Note: The following calculations are only required per 1-5(g)(1) and</w:t>
      </w:r>
    </w:p>
    <w:p w14:paraId="735EFF5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    do include external loads due to wind or seismic.  These</w:t>
      </w:r>
    </w:p>
    <w:p w14:paraId="52EB8A2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    discontinuity stresses are computed at the shell/cone junction</w:t>
      </w:r>
    </w:p>
    <w:p w14:paraId="176C3BD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    and do not include effects of local stiffening from a junction ring.</w:t>
      </w:r>
    </w:p>
    <w:p w14:paraId="250B988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1DE727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Results for Discontinuity Stresses per Bednar p. 236 2nd Edition</w:t>
      </w:r>
    </w:p>
    <w:p w14:paraId="0CA339A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63B388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color w:val="000000"/>
          <w:sz w:val="18"/>
          <w:u w:val="single"/>
        </w:rPr>
        <w:t>Stress Type              Stress      Allowable          Location</w:t>
      </w:r>
    </w:p>
    <w:p w14:paraId="06B9DBE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Tensile  Stress</w:t>
      </w:r>
      <w:proofErr w:type="gramEnd"/>
      <w:r>
        <w:rPr>
          <w:rFonts w:ascii="Courier New" w:hAnsi="Courier New" w:cs="Courier New"/>
          <w:sz w:val="18"/>
        </w:rPr>
        <w:t xml:space="preserve">            5.51          408.30  Small </w:t>
      </w:r>
      <w:proofErr w:type="spellStart"/>
      <w:r>
        <w:rPr>
          <w:rFonts w:ascii="Courier New" w:hAnsi="Courier New" w:cs="Courier New"/>
          <w:sz w:val="18"/>
        </w:rPr>
        <w:t>Cyl</w:t>
      </w:r>
      <w:proofErr w:type="spellEnd"/>
      <w:r>
        <w:rPr>
          <w:rFonts w:ascii="Courier New" w:hAnsi="Courier New" w:cs="Courier New"/>
          <w:sz w:val="18"/>
        </w:rPr>
        <w:t>. Long.</w:t>
      </w:r>
    </w:p>
    <w:p w14:paraId="64029EF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Compres</w:t>
      </w:r>
      <w:proofErr w:type="spellEnd"/>
      <w:r>
        <w:rPr>
          <w:rFonts w:ascii="Courier New" w:hAnsi="Courier New" w:cs="Courier New"/>
          <w:sz w:val="18"/>
        </w:rPr>
        <w:t>. Stress           -2.81         -408.</w:t>
      </w:r>
      <w:proofErr w:type="gramStart"/>
      <w:r>
        <w:rPr>
          <w:rFonts w:ascii="Courier New" w:hAnsi="Courier New" w:cs="Courier New"/>
          <w:sz w:val="18"/>
        </w:rPr>
        <w:t>30  Small</w:t>
      </w:r>
      <w:proofErr w:type="gramEnd"/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Cyl</w:t>
      </w:r>
      <w:proofErr w:type="spellEnd"/>
      <w:r>
        <w:rPr>
          <w:rFonts w:ascii="Courier New" w:hAnsi="Courier New" w:cs="Courier New"/>
          <w:sz w:val="18"/>
        </w:rPr>
        <w:t>. Long.</w:t>
      </w:r>
    </w:p>
    <w:p w14:paraId="243427E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Membrane Stress            4.99         -204.15   Small End Tang.</w:t>
      </w:r>
    </w:p>
    <w:p w14:paraId="063B757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Tensile  Stress</w:t>
      </w:r>
      <w:proofErr w:type="gramEnd"/>
      <w:r>
        <w:rPr>
          <w:rFonts w:ascii="Courier New" w:hAnsi="Courier New" w:cs="Courier New"/>
          <w:sz w:val="18"/>
        </w:rPr>
        <w:t xml:space="preserve">            5.60          408.30 Cone Longitudinal</w:t>
      </w:r>
    </w:p>
    <w:p w14:paraId="78A0606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</w:t>
      </w:r>
      <w:proofErr w:type="spellStart"/>
      <w:r>
        <w:rPr>
          <w:rFonts w:ascii="Courier New" w:hAnsi="Courier New" w:cs="Courier New"/>
          <w:sz w:val="18"/>
        </w:rPr>
        <w:t>Compres</w:t>
      </w:r>
      <w:proofErr w:type="spellEnd"/>
      <w:r>
        <w:rPr>
          <w:rFonts w:ascii="Courier New" w:hAnsi="Courier New" w:cs="Courier New"/>
          <w:sz w:val="18"/>
        </w:rPr>
        <w:t>. Stress           -2.72         -408.30 Cone Longitudinal</w:t>
      </w:r>
    </w:p>
    <w:p w14:paraId="43CA9C2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18"/>
        </w:rPr>
        <w:t>Compres</w:t>
      </w:r>
      <w:proofErr w:type="spellEnd"/>
      <w:r>
        <w:rPr>
          <w:rFonts w:ascii="Courier New" w:hAnsi="Courier New" w:cs="Courier New"/>
          <w:sz w:val="18"/>
        </w:rPr>
        <w:t xml:space="preserve">  Stress</w:t>
      </w:r>
      <w:proofErr w:type="gramEnd"/>
      <w:r>
        <w:rPr>
          <w:rFonts w:ascii="Courier New" w:hAnsi="Courier New" w:cs="Courier New"/>
          <w:sz w:val="18"/>
        </w:rPr>
        <w:t xml:space="preserve">            5.16         -204.15   Cone Tangential</w:t>
      </w:r>
    </w:p>
    <w:p w14:paraId="0770F74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556ABF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Tensile  Stress</w:t>
      </w:r>
      <w:proofErr w:type="gramEnd"/>
      <w:r>
        <w:rPr>
          <w:rFonts w:ascii="Courier New" w:hAnsi="Courier New" w:cs="Courier New"/>
          <w:sz w:val="18"/>
        </w:rPr>
        <w:t xml:space="preserve">           31.69          408.30  Large </w:t>
      </w:r>
      <w:proofErr w:type="spellStart"/>
      <w:r>
        <w:rPr>
          <w:rFonts w:ascii="Courier New" w:hAnsi="Courier New" w:cs="Courier New"/>
          <w:sz w:val="18"/>
        </w:rPr>
        <w:t>Cyl</w:t>
      </w:r>
      <w:proofErr w:type="spellEnd"/>
      <w:r>
        <w:rPr>
          <w:rFonts w:ascii="Courier New" w:hAnsi="Courier New" w:cs="Courier New"/>
          <w:sz w:val="18"/>
        </w:rPr>
        <w:t>. Long.</w:t>
      </w:r>
    </w:p>
    <w:p w14:paraId="764AB3D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Compres</w:t>
      </w:r>
      <w:proofErr w:type="spellEnd"/>
      <w:r>
        <w:rPr>
          <w:rFonts w:ascii="Courier New" w:hAnsi="Courier New" w:cs="Courier New"/>
          <w:sz w:val="18"/>
        </w:rPr>
        <w:t>. Stress          -22.30         -408.</w:t>
      </w:r>
      <w:proofErr w:type="gramStart"/>
      <w:r>
        <w:rPr>
          <w:rFonts w:ascii="Courier New" w:hAnsi="Courier New" w:cs="Courier New"/>
          <w:sz w:val="18"/>
        </w:rPr>
        <w:t>30  Large</w:t>
      </w:r>
      <w:proofErr w:type="gramEnd"/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Cyl</w:t>
      </w:r>
      <w:proofErr w:type="spellEnd"/>
      <w:r>
        <w:rPr>
          <w:rFonts w:ascii="Courier New" w:hAnsi="Courier New" w:cs="Courier New"/>
          <w:sz w:val="18"/>
        </w:rPr>
        <w:t>. Long.</w:t>
      </w:r>
    </w:p>
    <w:p w14:paraId="4A354B4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Membrane Stress           -5.47         -204.15   Large End Tang.</w:t>
      </w:r>
    </w:p>
    <w:p w14:paraId="7ED05E7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Tensile  Stress</w:t>
      </w:r>
      <w:proofErr w:type="gramEnd"/>
      <w:r>
        <w:rPr>
          <w:rFonts w:ascii="Courier New" w:hAnsi="Courier New" w:cs="Courier New"/>
          <w:sz w:val="18"/>
        </w:rPr>
        <w:t xml:space="preserve">           31.99          408.30 Cone Longitudinal</w:t>
      </w:r>
    </w:p>
    <w:p w14:paraId="3647605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Compres</w:t>
      </w:r>
      <w:proofErr w:type="spellEnd"/>
      <w:r>
        <w:rPr>
          <w:rFonts w:ascii="Courier New" w:hAnsi="Courier New" w:cs="Courier New"/>
          <w:sz w:val="18"/>
        </w:rPr>
        <w:t>. Stress          -21.99         -408.30 Cone Longitudinal</w:t>
      </w:r>
    </w:p>
    <w:p w14:paraId="64E3FD1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18"/>
        </w:rPr>
        <w:t>Compres</w:t>
      </w:r>
      <w:proofErr w:type="spellEnd"/>
      <w:r>
        <w:rPr>
          <w:rFonts w:ascii="Courier New" w:hAnsi="Courier New" w:cs="Courier New"/>
          <w:sz w:val="18"/>
        </w:rPr>
        <w:t xml:space="preserve">  Stress</w:t>
      </w:r>
      <w:proofErr w:type="gramEnd"/>
      <w:r>
        <w:rPr>
          <w:rFonts w:ascii="Courier New" w:hAnsi="Courier New" w:cs="Courier New"/>
          <w:sz w:val="18"/>
        </w:rPr>
        <w:t xml:space="preserve">           -4.86         -204.15   Cone Tangential</w:t>
      </w:r>
    </w:p>
    <w:p w14:paraId="57DF1EC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4B1E6CC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Note: An asterisk (*) denotes that this stress was not applicable</w:t>
      </w:r>
    </w:p>
    <w:p w14:paraId="0042C3C4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    for this combination of loads.</w:t>
      </w:r>
    </w:p>
    <w:p w14:paraId="3108063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CD706C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Maximum Allowable Pressure Calculations for Cone to Shell Junction:</w:t>
      </w:r>
    </w:p>
    <w:p w14:paraId="6700FD8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4F54A8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Pressure      </w:t>
      </w:r>
      <w:proofErr w:type="spellStart"/>
      <w:r>
        <w:rPr>
          <w:rFonts w:ascii="Courier New" w:hAnsi="Courier New" w:cs="Courier New"/>
          <w:sz w:val="18"/>
        </w:rPr>
        <w:t>Pressure</w:t>
      </w:r>
      <w:proofErr w:type="spellEnd"/>
      <w:r>
        <w:rPr>
          <w:rFonts w:ascii="Courier New" w:hAnsi="Courier New" w:cs="Courier New"/>
          <w:sz w:val="18"/>
        </w:rPr>
        <w:t xml:space="preserve">                                                 Reason</w:t>
      </w:r>
    </w:p>
    <w:p w14:paraId="5BEF83C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Case          bars                           for Failure at this Pressure</w:t>
      </w:r>
    </w:p>
    <w:p w14:paraId="0144D63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</w:t>
      </w:r>
    </w:p>
    <w:p w14:paraId="172884C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MAWP         6.804     Thickness due to internal pressure, Cone Large End</w:t>
      </w:r>
    </w:p>
    <w:p w14:paraId="7CCCC51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</w:t>
      </w:r>
      <w:proofErr w:type="spellStart"/>
      <w:r>
        <w:rPr>
          <w:rFonts w:ascii="Courier New" w:hAnsi="Courier New" w:cs="Courier New"/>
          <w:sz w:val="18"/>
        </w:rPr>
        <w:t>MAPnc</w:t>
      </w:r>
      <w:proofErr w:type="spellEnd"/>
      <w:r>
        <w:rPr>
          <w:rFonts w:ascii="Courier New" w:hAnsi="Courier New" w:cs="Courier New"/>
          <w:sz w:val="18"/>
        </w:rPr>
        <w:t xml:space="preserve">         6.893     Thickness due to internal pressure, Cone Large End</w:t>
      </w:r>
    </w:p>
    <w:p w14:paraId="0FE487A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CC309D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These pressures were determined by iteration.</w:t>
      </w:r>
    </w:p>
    <w:p w14:paraId="22D1DBC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8D3816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F95D79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F95D79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42F19479" w14:textId="77777777" w:rsidR="00F95D79" w:rsidRDefault="00F95D79" w:rsidP="00F95D79">
      <w:pPr>
        <w:rPr>
          <w:rFonts w:ascii="Courier New" w:hAnsi="Courier New" w:cs="Courier New"/>
          <w:sz w:val="18"/>
        </w:rPr>
        <w:sectPr w:rsidR="00F95D79" w:rsidSect="003A51D6">
          <w:headerReference w:type="default" r:id="rId15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32578AD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</w:rPr>
        <w:lastRenderedPageBreak/>
        <w:fldChar w:fldCharType="begin"/>
      </w:r>
      <w:r w:rsidRPr="00F95D79">
        <w:rPr>
          <w:rFonts w:ascii="Courier New" w:hAnsi="Courier New" w:cs="Courier New"/>
          <w:sz w:val="18"/>
        </w:rPr>
        <w:instrText xml:space="preserve"> TC "</w:instrText>
      </w:r>
      <w:bookmarkStart w:id="9" w:name="_Toc222496884"/>
      <w:r w:rsidRPr="00F95D79">
        <w:rPr>
          <w:rFonts w:ascii="Courier New" w:hAnsi="Courier New" w:cs="Courier New"/>
          <w:sz w:val="18"/>
        </w:rPr>
        <w:instrText>Conical Section:</w:instrText>
      </w:r>
      <w:bookmarkEnd w:id="9"/>
      <w:r w:rsidRPr="00F95D79">
        <w:rPr>
          <w:rFonts w:ascii="Courier New" w:hAnsi="Courier New" w:cs="Courier New"/>
          <w:sz w:val="18"/>
        </w:rPr>
        <w:instrText xml:space="preserve">" /f C </w:instrText>
      </w:r>
      <w:r w:rsidRPr="00F95D79">
        <w:rPr>
          <w:rFonts w:ascii="Courier New" w:hAnsi="Courier New" w:cs="Courier New"/>
          <w:sz w:val="18"/>
        </w:rPr>
        <w:fldChar w:fldCharType="end"/>
      </w:r>
    </w:p>
    <w:p w14:paraId="6EFAC3B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Conical Reinforcement Calculations, ASME VIII Div. 1, App. 1</w:t>
      </w:r>
    </w:p>
    <w:p w14:paraId="33BF52B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6B98BE1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Conical Section From 60 To 70 SA-240 316</w:t>
      </w:r>
    </w:p>
    <w:p w14:paraId="50A983D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8AAC2D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Data from ASME Section II Part D at 50 °C</w:t>
      </w:r>
    </w:p>
    <w:p w14:paraId="1FA6117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C49D8A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Cone Material                 0.193E+09 KPa. at 50 °C</w:t>
      </w:r>
    </w:p>
    <w:p w14:paraId="08D6BE9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Cylinder Material       0.193E+09 KPa. at 50 °C</w:t>
      </w:r>
    </w:p>
    <w:p w14:paraId="14CC730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Cylinder Material       0.193E+09 KPa. at 50 °C</w:t>
      </w:r>
    </w:p>
    <w:p w14:paraId="6DED769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End Reinforcement       0.193E+09 KPa. at 50 °C</w:t>
      </w:r>
    </w:p>
    <w:p w14:paraId="03D1BDA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End Reinforcement       0.193E+09 KPa. at 50 °C</w:t>
      </w:r>
    </w:p>
    <w:p w14:paraId="66A5D8A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D1E07D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Data from ASME Section II Part D at 170 °C</w:t>
      </w:r>
    </w:p>
    <w:p w14:paraId="347765D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4E5B93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Cone Material                 0.185E+09 KPa. at 170 °C</w:t>
      </w:r>
    </w:p>
    <w:p w14:paraId="50C761C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Cylinder Material       0.185E+09 KPa. at 170 °C</w:t>
      </w:r>
    </w:p>
    <w:p w14:paraId="6CA4190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Cylinder Material       0.185E+09 KPa. at 170 °C</w:t>
      </w:r>
    </w:p>
    <w:p w14:paraId="43552F9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Large End Reinforcement       0.185E+09 KPa. at 170 °C</w:t>
      </w:r>
    </w:p>
    <w:p w14:paraId="6F48161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Elastic Modulus of Small End Reinforcement       0.185E+09 KPa. at 170 °C</w:t>
      </w:r>
    </w:p>
    <w:p w14:paraId="3C726A4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B6B2BF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Axial Force on Small End of Cone                        </w:t>
      </w:r>
      <w:proofErr w:type="gramStart"/>
      <w:r>
        <w:rPr>
          <w:rFonts w:ascii="Courier New" w:hAnsi="Courier New" w:cs="Courier New"/>
          <w:sz w:val="18"/>
        </w:rPr>
        <w:t xml:space="preserve">0.00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</w:p>
    <w:p w14:paraId="0E86E89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Axial Force on Large End of Cone                        </w:t>
      </w:r>
      <w:proofErr w:type="gramStart"/>
      <w:r>
        <w:rPr>
          <w:rFonts w:ascii="Courier New" w:hAnsi="Courier New" w:cs="Courier New"/>
          <w:sz w:val="18"/>
        </w:rPr>
        <w:t xml:space="preserve">0.00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</w:p>
    <w:p w14:paraId="2F4D231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Moment on Small End of Cone                             </w:t>
      </w:r>
      <w:proofErr w:type="gramStart"/>
      <w:r>
        <w:rPr>
          <w:rFonts w:ascii="Courier New" w:hAnsi="Courier New" w:cs="Courier New"/>
          <w:sz w:val="18"/>
        </w:rPr>
        <w:t>0.00  Kg</w:t>
      </w:r>
      <w:proofErr w:type="gramEnd"/>
      <w:r>
        <w:rPr>
          <w:rFonts w:ascii="Courier New" w:hAnsi="Courier New" w:cs="Courier New"/>
          <w:sz w:val="18"/>
        </w:rPr>
        <w:t>-m.</w:t>
      </w:r>
    </w:p>
    <w:p w14:paraId="2E313BF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Moment on Large End of Cone                             </w:t>
      </w:r>
      <w:proofErr w:type="gramStart"/>
      <w:r>
        <w:rPr>
          <w:rFonts w:ascii="Courier New" w:hAnsi="Courier New" w:cs="Courier New"/>
          <w:sz w:val="18"/>
        </w:rPr>
        <w:t>0.00  Kg</w:t>
      </w:r>
      <w:proofErr w:type="gramEnd"/>
      <w:r>
        <w:rPr>
          <w:rFonts w:ascii="Courier New" w:hAnsi="Courier New" w:cs="Courier New"/>
          <w:sz w:val="18"/>
        </w:rPr>
        <w:t>-m.</w:t>
      </w:r>
    </w:p>
    <w:p w14:paraId="6BC1748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0E3097B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Note:  Since there are no supports, the forces and moments could</w:t>
      </w:r>
    </w:p>
    <w:p w14:paraId="613A7DAB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 xml:space="preserve">       not be resolved to the large and small ends of the cone.</w:t>
      </w:r>
    </w:p>
    <w:p w14:paraId="79BDC1D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B55C7D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Note: Both ends of the Cone are Lines of Support</w:t>
      </w:r>
    </w:p>
    <w:p w14:paraId="4311CB5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21C1B6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Centroid Reinforcement Distance Large End    </w:t>
      </w:r>
      <w:proofErr w:type="gramStart"/>
      <w:r>
        <w:rPr>
          <w:rFonts w:ascii="Courier New" w:hAnsi="Courier New" w:cs="Courier New"/>
          <w:sz w:val="18"/>
        </w:rPr>
        <w:t>12.2933  mm.</w:t>
      </w:r>
      <w:proofErr w:type="gramEnd"/>
    </w:p>
    <w:p w14:paraId="196C3FA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Centroid Reinforcement Distance Small End     </w:t>
      </w:r>
      <w:proofErr w:type="gramStart"/>
      <w:r>
        <w:rPr>
          <w:rFonts w:ascii="Courier New" w:hAnsi="Courier New" w:cs="Courier New"/>
          <w:sz w:val="18"/>
        </w:rPr>
        <w:t>7.3229  mm.</w:t>
      </w:r>
      <w:proofErr w:type="gramEnd"/>
    </w:p>
    <w:p w14:paraId="7F2C18A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6ACF33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Reinforcement Calculations for Cone / Large Cylinder:</w:t>
      </w:r>
    </w:p>
    <w:p w14:paraId="1B2CF1C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CD62D8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F46E83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Area of Reinforcement for Large End Under Internal Pressure</w:t>
      </w:r>
    </w:p>
    <w:p w14:paraId="5B20E24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ratio of pressure to allowable stress      0.00037</w:t>
      </w:r>
    </w:p>
    <w:p w14:paraId="63A7A03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max. half apex angle w/o reinforcement      </w:t>
      </w:r>
      <w:proofErr w:type="gramStart"/>
      <w:r>
        <w:rPr>
          <w:rFonts w:ascii="Courier New" w:hAnsi="Courier New" w:cs="Courier New"/>
          <w:sz w:val="18"/>
        </w:rPr>
        <w:t>11.000  degrees</w:t>
      </w:r>
      <w:proofErr w:type="gramEnd"/>
    </w:p>
    <w:p w14:paraId="795CFB8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actual half apex angle                       </w:t>
      </w:r>
      <w:proofErr w:type="gramStart"/>
      <w:r>
        <w:rPr>
          <w:rFonts w:ascii="Courier New" w:hAnsi="Courier New" w:cs="Courier New"/>
          <w:sz w:val="18"/>
        </w:rPr>
        <w:t>9.786  degrees</w:t>
      </w:r>
      <w:proofErr w:type="gramEnd"/>
    </w:p>
    <w:p w14:paraId="70D455F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EA9971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Area of Reinforcement for Large End Under External Pressure</w:t>
      </w:r>
    </w:p>
    <w:p w14:paraId="5E6BCD6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ratio of pressure to allowable stress      0.00007</w:t>
      </w:r>
    </w:p>
    <w:p w14:paraId="6728B17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max. half apex angle w/o reinforcement       </w:t>
      </w:r>
      <w:proofErr w:type="gramStart"/>
      <w:r>
        <w:rPr>
          <w:rFonts w:ascii="Courier New" w:hAnsi="Courier New" w:cs="Courier New"/>
          <w:sz w:val="18"/>
        </w:rPr>
        <w:t>0.181  degrees</w:t>
      </w:r>
      <w:proofErr w:type="gramEnd"/>
    </w:p>
    <w:p w14:paraId="79E616C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Large end actual half apex angle                       </w:t>
      </w:r>
      <w:proofErr w:type="gramStart"/>
      <w:r>
        <w:rPr>
          <w:rFonts w:ascii="Courier New" w:hAnsi="Courier New" w:cs="Courier New"/>
          <w:sz w:val="18"/>
        </w:rPr>
        <w:t>9.786  degrees</w:t>
      </w:r>
      <w:proofErr w:type="gramEnd"/>
    </w:p>
    <w:p w14:paraId="499013A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143AA1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Intermediate Value [k]:</w:t>
      </w:r>
    </w:p>
    <w:p w14:paraId="3F1F4C7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max( Y</w:t>
      </w:r>
      <w:proofErr w:type="gramEnd"/>
      <w:r>
        <w:rPr>
          <w:rFonts w:ascii="Courier New" w:hAnsi="Courier New" w:cs="Courier New"/>
          <w:sz w:val="18"/>
        </w:rPr>
        <w:t xml:space="preserve"> / ( </w:t>
      </w:r>
      <w:proofErr w:type="spellStart"/>
      <w:r>
        <w:rPr>
          <w:rFonts w:ascii="Courier New" w:hAnsi="Courier New" w:cs="Courier New"/>
          <w:sz w:val="18"/>
        </w:rPr>
        <w:t>Srl</w:t>
      </w:r>
      <w:proofErr w:type="spellEnd"/>
      <w:r>
        <w:rPr>
          <w:rFonts w:ascii="Courier New" w:hAnsi="Courier New" w:cs="Courier New"/>
          <w:sz w:val="18"/>
        </w:rPr>
        <w:t xml:space="preserve"> * </w:t>
      </w:r>
      <w:proofErr w:type="spellStart"/>
      <w:r>
        <w:rPr>
          <w:rFonts w:ascii="Courier New" w:hAnsi="Courier New" w:cs="Courier New"/>
          <w:sz w:val="18"/>
        </w:rPr>
        <w:t>Erl</w:t>
      </w:r>
      <w:proofErr w:type="spellEnd"/>
      <w:r>
        <w:rPr>
          <w:rFonts w:ascii="Courier New" w:hAnsi="Courier New" w:cs="Courier New"/>
          <w:sz w:val="18"/>
        </w:rPr>
        <w:t xml:space="preserve"> ), 1 )</w:t>
      </w:r>
    </w:p>
    <w:p w14:paraId="78E3E9F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max( 0</w:t>
      </w:r>
      <w:proofErr w:type="gramEnd"/>
      <w:r>
        <w:rPr>
          <w:rFonts w:ascii="Courier New" w:hAnsi="Courier New" w:cs="Courier New"/>
          <w:sz w:val="18"/>
        </w:rPr>
        <w:t>.26602E+11/( 137.9 * 0.19291E+09 ), 1 )</w:t>
      </w:r>
    </w:p>
    <w:p w14:paraId="0E20F5D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1.0000</w:t>
      </w:r>
    </w:p>
    <w:p w14:paraId="776C928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DB2F76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3F03FD6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Cone Allowable Stress * Cone Elastic Modulus (Ext. temp.)</w:t>
      </w:r>
    </w:p>
    <w:p w14:paraId="582EC7D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137.9 * 0.19291E+09</w:t>
      </w:r>
    </w:p>
    <w:p w14:paraId="7C426C3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26602469376.0 N./mm²^2</w:t>
      </w:r>
    </w:p>
    <w:p w14:paraId="28A80AF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6625E8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Large End Material (Ext. </w:t>
      </w:r>
      <w:proofErr w:type="gramStart"/>
      <w:r>
        <w:rPr>
          <w:rFonts w:ascii="Courier New" w:hAnsi="Courier New" w:cs="Courier New"/>
          <w:sz w:val="18"/>
        </w:rPr>
        <w:t xml:space="preserve">Temp)   </w:t>
      </w:r>
      <w:proofErr w:type="gramEnd"/>
      <w:r>
        <w:rPr>
          <w:rFonts w:ascii="Courier New" w:hAnsi="Courier New" w:cs="Courier New"/>
          <w:sz w:val="18"/>
        </w:rPr>
        <w:t>137.9  N./mm²</w:t>
      </w:r>
    </w:p>
    <w:p w14:paraId="08CFC9F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Cone Material (Ext. </w:t>
      </w:r>
      <w:proofErr w:type="gramStart"/>
      <w:r>
        <w:rPr>
          <w:rFonts w:ascii="Courier New" w:hAnsi="Courier New" w:cs="Courier New"/>
          <w:sz w:val="18"/>
        </w:rPr>
        <w:t xml:space="preserve">Temp)   </w:t>
      </w:r>
      <w:proofErr w:type="gramEnd"/>
      <w:r>
        <w:rPr>
          <w:rFonts w:ascii="Courier New" w:hAnsi="Courier New" w:cs="Courier New"/>
          <w:sz w:val="18"/>
        </w:rPr>
        <w:t xml:space="preserve">     137.9  N./mm²</w:t>
      </w:r>
    </w:p>
    <w:p w14:paraId="0CF3792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80DDD0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Area of Reinforcement, Large End, External [</w:t>
      </w:r>
      <w:proofErr w:type="spellStart"/>
      <w:r w:rsidRPr="00F95D79">
        <w:rPr>
          <w:rFonts w:ascii="Tahoma" w:hAnsi="Courier New" w:cs="Courier New"/>
          <w:b/>
          <w:color w:val="000000"/>
          <w:sz w:val="18"/>
        </w:rPr>
        <w:t>Arl</w:t>
      </w:r>
      <w:proofErr w:type="spellEnd"/>
      <w:r w:rsidRPr="00F95D79">
        <w:rPr>
          <w:rFonts w:ascii="Tahoma" w:hAnsi="Courier New" w:cs="Courier New"/>
          <w:b/>
          <w:color w:val="000000"/>
          <w:sz w:val="18"/>
        </w:rPr>
        <w:t>]:</w:t>
      </w:r>
    </w:p>
    <w:p w14:paraId="7B6D2F8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(k*QL*</w:t>
      </w:r>
      <w:proofErr w:type="spellStart"/>
      <w:r>
        <w:rPr>
          <w:rFonts w:ascii="Courier New" w:hAnsi="Courier New" w:cs="Courier New"/>
          <w:sz w:val="18"/>
        </w:rPr>
        <w:t>Rl</w:t>
      </w:r>
      <w:proofErr w:type="spellEnd"/>
      <w:r>
        <w:rPr>
          <w:rFonts w:ascii="Courier New" w:hAnsi="Courier New" w:cs="Courier New"/>
          <w:sz w:val="18"/>
        </w:rPr>
        <w:t>*tan(angle)/(Ss*E1</w:t>
      </w:r>
      <w:proofErr w:type="gramStart"/>
      <w:r>
        <w:rPr>
          <w:rFonts w:ascii="Courier New" w:hAnsi="Courier New" w:cs="Courier New"/>
          <w:sz w:val="18"/>
        </w:rPr>
        <w:t>))*</w:t>
      </w:r>
      <w:proofErr w:type="gramEnd"/>
      <w:r>
        <w:rPr>
          <w:rFonts w:ascii="Courier New" w:hAnsi="Courier New" w:cs="Courier New"/>
          <w:sz w:val="18"/>
        </w:rPr>
        <w:t>(1-1/4((P*</w:t>
      </w:r>
      <w:proofErr w:type="spellStart"/>
      <w:r>
        <w:rPr>
          <w:rFonts w:ascii="Courier New" w:hAnsi="Courier New" w:cs="Courier New"/>
          <w:sz w:val="18"/>
        </w:rPr>
        <w:t>Rl</w:t>
      </w:r>
      <w:proofErr w:type="spellEnd"/>
      <w:r>
        <w:rPr>
          <w:rFonts w:ascii="Courier New" w:hAnsi="Courier New" w:cs="Courier New"/>
          <w:sz w:val="18"/>
        </w:rPr>
        <w:t>-QL)/QL)*(delta/alpha)</w:t>
      </w:r>
    </w:p>
    <w:p w14:paraId="24BDB04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(1.0*0.411*806.0*0.172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138*1.0))*</w:t>
      </w:r>
    </w:p>
    <w:p w14:paraId="42FB625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(1-1/4((0.1*806.0-0.411)/0.</w:t>
      </w:r>
      <w:proofErr w:type="gramStart"/>
      <w:r>
        <w:rPr>
          <w:rFonts w:ascii="Courier New" w:hAnsi="Courier New" w:cs="Courier New"/>
          <w:sz w:val="18"/>
        </w:rPr>
        <w:t>411)*</w:t>
      </w:r>
      <w:proofErr w:type="gramEnd"/>
      <w:r>
        <w:rPr>
          <w:rFonts w:ascii="Courier New" w:hAnsi="Courier New" w:cs="Courier New"/>
          <w:sz w:val="18"/>
        </w:rPr>
        <w:t>(0.181/9.786)</w:t>
      </w:r>
    </w:p>
    <w:p w14:paraId="40495F6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0.0404 cm²</w:t>
      </w:r>
    </w:p>
    <w:p w14:paraId="4410675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47AD35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Force per Length, Cone Large End External Pressure [QL]:</w:t>
      </w:r>
    </w:p>
    <w:p w14:paraId="4EA118B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proofErr w:type="gramStart"/>
      <w:r>
        <w:rPr>
          <w:rFonts w:ascii="Courier New" w:hAnsi="Courier New" w:cs="Courier New"/>
          <w:sz w:val="18"/>
        </w:rPr>
        <w:t>Pext</w:t>
      </w:r>
      <w:proofErr w:type="spellEnd"/>
      <w:r>
        <w:rPr>
          <w:rFonts w:ascii="Courier New" w:hAnsi="Courier New" w:cs="Courier New"/>
          <w:sz w:val="18"/>
        </w:rPr>
        <w:t xml:space="preserve">( </w:t>
      </w:r>
      <w:proofErr w:type="spellStart"/>
      <w:r>
        <w:rPr>
          <w:rFonts w:ascii="Courier New" w:hAnsi="Courier New" w:cs="Courier New"/>
          <w:sz w:val="18"/>
        </w:rPr>
        <w:t>Rl</w:t>
      </w:r>
      <w:proofErr w:type="spellEnd"/>
      <w:proofErr w:type="gramEnd"/>
      <w:r>
        <w:rPr>
          <w:rFonts w:ascii="Courier New" w:hAnsi="Courier New" w:cs="Courier New"/>
          <w:sz w:val="18"/>
        </w:rPr>
        <w:t xml:space="preserve">/2 ) + </w:t>
      </w:r>
      <w:proofErr w:type="spellStart"/>
      <w:r>
        <w:rPr>
          <w:rFonts w:ascii="Courier New" w:hAnsi="Courier New" w:cs="Courier New"/>
          <w:sz w:val="18"/>
        </w:rPr>
        <w:t>Faxial</w:t>
      </w:r>
      <w:proofErr w:type="spellEnd"/>
      <w:r>
        <w:rPr>
          <w:rFonts w:ascii="Courier New" w:hAnsi="Courier New" w:cs="Courier New"/>
          <w:sz w:val="18"/>
        </w:rPr>
        <w:t>/(pi(Dl - Tl)) + Moment/(pi(</w:t>
      </w:r>
      <w:proofErr w:type="spellStart"/>
      <w:r>
        <w:rPr>
          <w:rFonts w:ascii="Courier New" w:hAnsi="Courier New" w:cs="Courier New"/>
          <w:sz w:val="18"/>
        </w:rPr>
        <w:t>Rl</w:t>
      </w:r>
      <w:proofErr w:type="spellEnd"/>
      <w:r>
        <w:rPr>
          <w:rFonts w:ascii="Courier New" w:hAnsi="Courier New" w:cs="Courier New"/>
          <w:sz w:val="18"/>
        </w:rPr>
        <w:t xml:space="preserve"> - Tl/2)(</w:t>
      </w:r>
      <w:proofErr w:type="spellStart"/>
      <w:r>
        <w:rPr>
          <w:rFonts w:ascii="Courier New" w:hAnsi="Courier New" w:cs="Courier New"/>
          <w:sz w:val="18"/>
        </w:rPr>
        <w:t>Rl</w:t>
      </w:r>
      <w:proofErr w:type="spellEnd"/>
      <w:r>
        <w:rPr>
          <w:rFonts w:ascii="Courier New" w:hAnsi="Courier New" w:cs="Courier New"/>
          <w:sz w:val="18"/>
        </w:rPr>
        <w:t xml:space="preserve"> - Tl/2))</w:t>
      </w:r>
    </w:p>
    <w:p w14:paraId="0AFE2BA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0.1</w:t>
      </w:r>
      <w:proofErr w:type="gramStart"/>
      <w:r>
        <w:rPr>
          <w:rFonts w:ascii="Courier New" w:hAnsi="Courier New" w:cs="Courier New"/>
          <w:sz w:val="18"/>
        </w:rPr>
        <w:t>( 806.0</w:t>
      </w:r>
      <w:proofErr w:type="gramEnd"/>
      <w:r>
        <w:rPr>
          <w:rFonts w:ascii="Courier New" w:hAnsi="Courier New" w:cs="Courier New"/>
          <w:sz w:val="18"/>
        </w:rPr>
        <w:t>/2 ) + 0.0/(pi(1612.0 - 3.0)) +</w:t>
      </w:r>
    </w:p>
    <w:p w14:paraId="00AB978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pi(806.0 - 3.0/2)(806.0 - 3.0/2))</w:t>
      </w:r>
    </w:p>
    <w:p w14:paraId="626D57F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0.411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r>
        <w:rPr>
          <w:rFonts w:ascii="Courier New" w:hAnsi="Courier New" w:cs="Courier New"/>
          <w:sz w:val="18"/>
        </w:rPr>
        <w:t>/mm.</w:t>
      </w:r>
    </w:p>
    <w:p w14:paraId="7FB2245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3B9CA8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Available Area of Reinforcement, Large End, External [</w:t>
      </w:r>
      <w:proofErr w:type="spellStart"/>
      <w:r w:rsidRPr="00F95D79">
        <w:rPr>
          <w:rFonts w:ascii="Tahoma" w:hAnsi="Courier New" w:cs="Courier New"/>
          <w:b/>
          <w:color w:val="000000"/>
          <w:sz w:val="18"/>
        </w:rPr>
        <w:t>Ael</w:t>
      </w:r>
      <w:proofErr w:type="spellEnd"/>
      <w:r w:rsidRPr="00F95D79">
        <w:rPr>
          <w:rFonts w:ascii="Tahoma" w:hAnsi="Courier New" w:cs="Courier New"/>
          <w:b/>
          <w:color w:val="000000"/>
          <w:sz w:val="18"/>
        </w:rPr>
        <w:t>]:</w:t>
      </w:r>
    </w:p>
    <w:p w14:paraId="05A9CFE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</w:t>
      </w:r>
      <w:proofErr w:type="gramStart"/>
      <w:r>
        <w:rPr>
          <w:rFonts w:ascii="Courier New" w:hAnsi="Courier New" w:cs="Courier New"/>
          <w:sz w:val="18"/>
        </w:rPr>
        <w:t>*( Dl</w:t>
      </w:r>
      <w:proofErr w:type="gramEnd"/>
      <w:r>
        <w:rPr>
          <w:rFonts w:ascii="Courier New" w:hAnsi="Courier New" w:cs="Courier New"/>
          <w:sz w:val="18"/>
        </w:rPr>
        <w:t>*</w:t>
      </w:r>
      <w:proofErr w:type="spellStart"/>
      <w:r>
        <w:rPr>
          <w:rFonts w:ascii="Courier New" w:hAnsi="Courier New" w:cs="Courier New"/>
          <w:sz w:val="18"/>
        </w:rPr>
        <w:t>ts</w:t>
      </w:r>
      <w:proofErr w:type="spellEnd"/>
      <w:r>
        <w:rPr>
          <w:rFonts w:ascii="Courier New" w:hAnsi="Courier New" w:cs="Courier New"/>
          <w:sz w:val="18"/>
        </w:rPr>
        <w:t xml:space="preserve"> )½ * ( </w:t>
      </w:r>
      <w:proofErr w:type="spellStart"/>
      <w:r>
        <w:rPr>
          <w:rFonts w:ascii="Courier New" w:hAnsi="Courier New" w:cs="Courier New"/>
          <w:sz w:val="18"/>
        </w:rPr>
        <w:t>ts</w:t>
      </w:r>
      <w:proofErr w:type="spellEnd"/>
      <w:r>
        <w:rPr>
          <w:rFonts w:ascii="Courier New" w:hAnsi="Courier New" w:cs="Courier New"/>
          <w:sz w:val="18"/>
        </w:rPr>
        <w:t xml:space="preserve"> + </w:t>
      </w:r>
      <w:proofErr w:type="spellStart"/>
      <w:r>
        <w:rPr>
          <w:rFonts w:ascii="Courier New" w:hAnsi="Courier New" w:cs="Courier New"/>
          <w:sz w:val="18"/>
        </w:rPr>
        <w:t>tc</w:t>
      </w:r>
      <w:proofErr w:type="spellEnd"/>
      <w:r>
        <w:rPr>
          <w:rFonts w:ascii="Courier New" w:hAnsi="Courier New" w:cs="Courier New"/>
          <w:sz w:val="18"/>
        </w:rPr>
        <w:t>/cos(alpha) )</w:t>
      </w:r>
    </w:p>
    <w:p w14:paraId="59D99B1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0.55 * </w:t>
      </w:r>
      <w:proofErr w:type="gramStart"/>
      <w:r>
        <w:rPr>
          <w:rFonts w:ascii="Courier New" w:hAnsi="Courier New" w:cs="Courier New"/>
          <w:sz w:val="18"/>
        </w:rPr>
        <w:t>( 1612.0</w:t>
      </w:r>
      <w:proofErr w:type="gramEnd"/>
      <w:r>
        <w:rPr>
          <w:rFonts w:ascii="Courier New" w:hAnsi="Courier New" w:cs="Courier New"/>
          <w:sz w:val="18"/>
        </w:rPr>
        <w:t xml:space="preserve"> * 3.0 )½ * ( 3.0 + 3.0/0.985 )</w:t>
      </w:r>
    </w:p>
    <w:p w14:paraId="4C7EFFB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2.3118 cm²</w:t>
      </w:r>
    </w:p>
    <w:p w14:paraId="2007D5B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15F8E9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Summary of Reinforcement Area, Large End, External Pressure:</w:t>
      </w:r>
    </w:p>
    <w:p w14:paraId="00D8560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1-8(1)        </w:t>
      </w:r>
      <w:proofErr w:type="gramStart"/>
      <w:r>
        <w:rPr>
          <w:rFonts w:ascii="Courier New" w:hAnsi="Courier New" w:cs="Courier New"/>
          <w:sz w:val="18"/>
        </w:rPr>
        <w:t>0.0404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2AE241F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1-8(2)        </w:t>
      </w:r>
      <w:proofErr w:type="gramStart"/>
      <w:r>
        <w:rPr>
          <w:rFonts w:ascii="Courier New" w:hAnsi="Courier New" w:cs="Courier New"/>
          <w:sz w:val="18"/>
        </w:rPr>
        <w:t>2.3118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2DFE05C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</w:t>
      </w:r>
      <w:proofErr w:type="gramStart"/>
      <w:r>
        <w:rPr>
          <w:rFonts w:ascii="Courier New" w:hAnsi="Courier New" w:cs="Courier New"/>
          <w:sz w:val="18"/>
        </w:rPr>
        <w:t>4.7820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5040825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7C96F5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Intermediate Results, Large End, External Pressure:</w:t>
      </w:r>
    </w:p>
    <w:p w14:paraId="65FCD8E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Available in Cone, Shell, and Reinforcement       </w:t>
      </w:r>
      <w:proofErr w:type="gramStart"/>
      <w:r>
        <w:rPr>
          <w:rFonts w:ascii="Courier New" w:hAnsi="Courier New" w:cs="Courier New"/>
          <w:sz w:val="18"/>
        </w:rPr>
        <w:t>52.17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0C83586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Force per Unit Length on Shell / Cone Junction          </w:t>
      </w:r>
      <w:proofErr w:type="gramStart"/>
      <w:r>
        <w:rPr>
          <w:rFonts w:ascii="Courier New" w:hAnsi="Courier New" w:cs="Courier New"/>
          <w:sz w:val="18"/>
        </w:rPr>
        <w:t xml:space="preserve">1.37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2F56204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Actual Buckling Stress associated with this Force       </w:t>
      </w:r>
      <w:proofErr w:type="gramStart"/>
      <w:r>
        <w:rPr>
          <w:rFonts w:ascii="Courier New" w:hAnsi="Courier New" w:cs="Courier New"/>
          <w:sz w:val="18"/>
        </w:rPr>
        <w:t>3.11  N.</w:t>
      </w:r>
      <w:proofErr w:type="gramEnd"/>
      <w:r>
        <w:rPr>
          <w:rFonts w:ascii="Courier New" w:hAnsi="Courier New" w:cs="Courier New"/>
          <w:sz w:val="18"/>
        </w:rPr>
        <w:t>/mm²</w:t>
      </w:r>
    </w:p>
    <w:p w14:paraId="24A22DE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Strain associated with this stress         0.000032</w:t>
      </w:r>
    </w:p>
    <w:p w14:paraId="6E1D9DC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7058FF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Moment of Inertia, Large End, External Pressure [I's]:</w:t>
      </w:r>
    </w:p>
    <w:p w14:paraId="05E05ED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A * Dl² * </w:t>
      </w:r>
      <w:proofErr w:type="spellStart"/>
      <w:r>
        <w:rPr>
          <w:rFonts w:ascii="Courier New" w:hAnsi="Courier New" w:cs="Courier New"/>
          <w:sz w:val="18"/>
        </w:rPr>
        <w:t>Atl</w:t>
      </w:r>
      <w:proofErr w:type="spellEnd"/>
      <w:r>
        <w:rPr>
          <w:rFonts w:ascii="Courier New" w:hAnsi="Courier New" w:cs="Courier New"/>
          <w:sz w:val="18"/>
        </w:rPr>
        <w:t xml:space="preserve"> / 10.9</w:t>
      </w:r>
    </w:p>
    <w:p w14:paraId="047151A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0.322E-04 * 1612.0 * 1612.0 * 52.17/10.9</w:t>
      </w:r>
    </w:p>
    <w:p w14:paraId="2D07B8F8" w14:textId="395DC350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40104.17 mm.</w:t>
      </w:r>
      <w:r w:rsidRPr="00F95D79">
        <w:rPr>
          <w:rFonts w:ascii="Courier New" w:hAnsi="Courier New" w:cs="Courier New"/>
          <w:sz w:val="18"/>
          <w:vertAlign w:val="superscript"/>
        </w:rPr>
        <w:t>4</w:t>
      </w:r>
    </w:p>
    <w:p w14:paraId="3A5FA36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87B510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Available Moment of Inertia, Large End, External Pressure:</w:t>
      </w:r>
    </w:p>
    <w:p w14:paraId="3A0F4A6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</w:t>
      </w:r>
      <w:proofErr w:type="gramStart"/>
      <w:r>
        <w:rPr>
          <w:rFonts w:ascii="Courier New" w:hAnsi="Courier New" w:cs="Courier New"/>
          <w:sz w:val="18"/>
        </w:rPr>
        <w:t>Area  Centroid</w:t>
      </w:r>
      <w:proofErr w:type="gramEnd"/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Ar</w:t>
      </w:r>
      <w:proofErr w:type="spellEnd"/>
      <w:r>
        <w:rPr>
          <w:rFonts w:ascii="Courier New" w:hAnsi="Courier New" w:cs="Courier New"/>
          <w:sz w:val="18"/>
        </w:rPr>
        <w:t xml:space="preserve">*Ce           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  <w:r>
        <w:rPr>
          <w:rFonts w:ascii="Courier New" w:hAnsi="Courier New" w:cs="Courier New"/>
          <w:sz w:val="18"/>
        </w:rPr>
        <w:t xml:space="preserve">        I    </w:t>
      </w:r>
      <w:proofErr w:type="spellStart"/>
      <w:r>
        <w:rPr>
          <w:rFonts w:ascii="Courier New" w:hAnsi="Courier New" w:cs="Courier New"/>
          <w:sz w:val="18"/>
        </w:rPr>
        <w:t>Ar</w:t>
      </w:r>
      <w:proofErr w:type="spellEnd"/>
      <w:r>
        <w:rPr>
          <w:rFonts w:ascii="Courier New" w:hAnsi="Courier New" w:cs="Courier New"/>
          <w:sz w:val="18"/>
        </w:rPr>
        <w:t>*Di²</w:t>
      </w:r>
    </w:p>
    <w:p w14:paraId="3D5E6E1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Shl</w:t>
      </w:r>
      <w:proofErr w:type="spellEnd"/>
      <w:r>
        <w:rPr>
          <w:rFonts w:ascii="Courier New" w:hAnsi="Courier New" w:cs="Courier New"/>
          <w:sz w:val="18"/>
        </w:rPr>
        <w:t xml:space="preserve">      1.147    0.0000     0.000        16.5877     0.009   315.719</w:t>
      </w:r>
    </w:p>
    <w:p w14:paraId="5B8CCEA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      1.164   -3.2983    -3.840        19.8860     0.051   460.457</w:t>
      </w:r>
    </w:p>
    <w:p w14:paraId="2BBE758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Sec      4.782   25.4100   121.511        -8.8223     9.113   372.194</w:t>
      </w:r>
    </w:p>
    <w:p w14:paraId="1D234C0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      7.094             117.670                    </w:t>
      </w:r>
      <w:proofErr w:type="gramStart"/>
      <w:r>
        <w:rPr>
          <w:rFonts w:ascii="Courier New" w:hAnsi="Courier New" w:cs="Courier New"/>
          <w:sz w:val="18"/>
        </w:rPr>
        <w:t>9.173  1148.371</w:t>
      </w:r>
      <w:proofErr w:type="gramEnd"/>
    </w:p>
    <w:p w14:paraId="19376D5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Section        16.5877     Moment of Inertia        20.66</w:t>
      </w:r>
    </w:p>
    <w:p w14:paraId="54AE04A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8EBDDF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Summary of Large End Inertia Calculations</w:t>
      </w:r>
    </w:p>
    <w:p w14:paraId="3115F7A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 </w:t>
      </w:r>
      <w:proofErr w:type="gramStart"/>
      <w:r>
        <w:rPr>
          <w:rFonts w:ascii="Courier New" w:hAnsi="Courier New" w:cs="Courier New"/>
          <w:sz w:val="18"/>
        </w:rPr>
        <w:t>( Large</w:t>
      </w:r>
      <w:proofErr w:type="gramEnd"/>
      <w:r>
        <w:rPr>
          <w:rFonts w:ascii="Courier New" w:hAnsi="Courier New" w:cs="Courier New"/>
          <w:sz w:val="18"/>
        </w:rPr>
        <w:t xml:space="preserve"> End )              20.656  cm**4</w:t>
      </w:r>
    </w:p>
    <w:p w14:paraId="5E74A3E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Required  Moment</w:t>
      </w:r>
      <w:proofErr w:type="gramEnd"/>
      <w:r>
        <w:rPr>
          <w:rFonts w:ascii="Courier New" w:hAnsi="Courier New" w:cs="Courier New"/>
          <w:sz w:val="18"/>
        </w:rPr>
        <w:t xml:space="preserve"> of Inertia ( Large End )               4.010  cm**4</w:t>
      </w:r>
    </w:p>
    <w:p w14:paraId="09930E5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8EB7FC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Reinforcement Calculations for Cone / Small Cylinder:</w:t>
      </w:r>
    </w:p>
    <w:p w14:paraId="449D666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4EB820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Area of Reinforcement for Small End under Internal Pressure</w:t>
      </w:r>
    </w:p>
    <w:p w14:paraId="0F02AEB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end ratio of pressure to allowable stress      0.00037</w:t>
      </w:r>
    </w:p>
    <w:p w14:paraId="2E9523A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end max. half apex angle w/o reinforcement       </w:t>
      </w:r>
      <w:proofErr w:type="gramStart"/>
      <w:r>
        <w:rPr>
          <w:rFonts w:ascii="Courier New" w:hAnsi="Courier New" w:cs="Courier New"/>
          <w:sz w:val="18"/>
        </w:rPr>
        <w:t>4.000  degrees</w:t>
      </w:r>
      <w:proofErr w:type="gramEnd"/>
    </w:p>
    <w:p w14:paraId="610C93A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Small end actual half apex angle                       </w:t>
      </w:r>
      <w:proofErr w:type="gramStart"/>
      <w:r>
        <w:rPr>
          <w:rFonts w:ascii="Courier New" w:hAnsi="Courier New" w:cs="Courier New"/>
          <w:sz w:val="18"/>
        </w:rPr>
        <w:t>9.786  degrees</w:t>
      </w:r>
      <w:proofErr w:type="gramEnd"/>
    </w:p>
    <w:p w14:paraId="552C3EB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64EE7D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Intermediate Value [k]:</w:t>
      </w:r>
    </w:p>
    <w:p w14:paraId="7514411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max( Y</w:t>
      </w:r>
      <w:proofErr w:type="gramEnd"/>
      <w:r>
        <w:rPr>
          <w:rFonts w:ascii="Courier New" w:hAnsi="Courier New" w:cs="Courier New"/>
          <w:sz w:val="18"/>
        </w:rPr>
        <w:t xml:space="preserve"> / ( Sr * </w:t>
      </w:r>
      <w:proofErr w:type="spellStart"/>
      <w:r>
        <w:rPr>
          <w:rFonts w:ascii="Courier New" w:hAnsi="Courier New" w:cs="Courier New"/>
          <w:sz w:val="18"/>
        </w:rPr>
        <w:t>Ers</w:t>
      </w:r>
      <w:proofErr w:type="spellEnd"/>
      <w:r>
        <w:rPr>
          <w:rFonts w:ascii="Courier New" w:hAnsi="Courier New" w:cs="Courier New"/>
          <w:sz w:val="18"/>
        </w:rPr>
        <w:t xml:space="preserve"> ), 1 )</w:t>
      </w:r>
    </w:p>
    <w:p w14:paraId="1A45AFD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max( 0</w:t>
      </w:r>
      <w:proofErr w:type="gramEnd"/>
      <w:r>
        <w:rPr>
          <w:rFonts w:ascii="Courier New" w:hAnsi="Courier New" w:cs="Courier New"/>
          <w:sz w:val="18"/>
        </w:rPr>
        <w:t>.25116E+11/( 136.1 * 0.18458E+09 ), 1 )</w:t>
      </w:r>
    </w:p>
    <w:p w14:paraId="48C4515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1.0000</w:t>
      </w:r>
    </w:p>
    <w:p w14:paraId="6C6783A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B56A43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3D928F4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Cone Allowable Stress * Cone Elastic Modulus (Int. temp.)</w:t>
      </w:r>
    </w:p>
    <w:p w14:paraId="0DAF444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136.1 * 0.18458E+09</w:t>
      </w:r>
    </w:p>
    <w:p w14:paraId="53E88D8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25115742208.0 N./mm²^2</w:t>
      </w:r>
    </w:p>
    <w:p w14:paraId="20D56B9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ECF0A7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Decay Length, Cone Small End:</w:t>
      </w:r>
    </w:p>
    <w:p w14:paraId="2BBFB96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1.4 * </w:t>
      </w:r>
      <w:proofErr w:type="gramStart"/>
      <w:r>
        <w:rPr>
          <w:rFonts w:ascii="Courier New" w:hAnsi="Courier New" w:cs="Courier New"/>
          <w:sz w:val="18"/>
        </w:rPr>
        <w:t>sqrt( Rs</w:t>
      </w:r>
      <w:proofErr w:type="gramEnd"/>
      <w:r>
        <w:rPr>
          <w:rFonts w:ascii="Courier New" w:hAnsi="Courier New" w:cs="Courier New"/>
          <w:sz w:val="18"/>
        </w:rPr>
        <w:t xml:space="preserve">( </w:t>
      </w:r>
      <w:proofErr w:type="spellStart"/>
      <w:r>
        <w:rPr>
          <w:rFonts w:ascii="Courier New" w:hAnsi="Courier New" w:cs="Courier New"/>
          <w:sz w:val="18"/>
        </w:rPr>
        <w:t>ts</w:t>
      </w:r>
      <w:proofErr w:type="spellEnd"/>
      <w:r>
        <w:rPr>
          <w:rFonts w:ascii="Courier New" w:hAnsi="Courier New" w:cs="Courier New"/>
          <w:sz w:val="18"/>
        </w:rPr>
        <w:t xml:space="preserve"> - ca ) )</w:t>
      </w:r>
    </w:p>
    <w:p w14:paraId="0DD89AA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1.4 * </w:t>
      </w:r>
      <w:proofErr w:type="gramStart"/>
      <w:r>
        <w:rPr>
          <w:rFonts w:ascii="Courier New" w:hAnsi="Courier New" w:cs="Courier New"/>
          <w:sz w:val="18"/>
        </w:rPr>
        <w:t>sqrt( 283.0</w:t>
      </w:r>
      <w:proofErr w:type="gramEnd"/>
      <w:r>
        <w:rPr>
          <w:rFonts w:ascii="Courier New" w:hAnsi="Courier New" w:cs="Courier New"/>
          <w:sz w:val="18"/>
        </w:rPr>
        <w:t>( 3.0 - 0.0 ) )</w:t>
      </w:r>
    </w:p>
    <w:p w14:paraId="2527900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40.793 mm.</w:t>
      </w:r>
    </w:p>
    <w:p w14:paraId="3B0058D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667748B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Area of Reinforcement, Small End, Internal [Ars]:</w:t>
      </w:r>
    </w:p>
    <w:p w14:paraId="3B864DB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k*QS*Rs/(Ss*E</w:t>
      </w:r>
      <w:proofErr w:type="gramStart"/>
      <w:r>
        <w:rPr>
          <w:rFonts w:ascii="Courier New" w:hAnsi="Courier New" w:cs="Courier New"/>
          <w:sz w:val="18"/>
        </w:rPr>
        <w:t>1)*</w:t>
      </w:r>
      <w:proofErr w:type="gramEnd"/>
      <w:r>
        <w:rPr>
          <w:rFonts w:ascii="Courier New" w:hAnsi="Courier New" w:cs="Courier New"/>
          <w:sz w:val="18"/>
        </w:rPr>
        <w:t>(1-delta/alpha)*tan(alpha)</w:t>
      </w:r>
    </w:p>
    <w:p w14:paraId="47B2323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1.0 * 0.7215 * 283.0</w:t>
      </w:r>
      <w:proofErr w:type="gramStart"/>
      <w:r>
        <w:rPr>
          <w:rFonts w:ascii="Courier New" w:hAnsi="Courier New" w:cs="Courier New"/>
          <w:sz w:val="18"/>
        </w:rPr>
        <w:t>/( 136</w:t>
      </w:r>
      <w:proofErr w:type="gramEnd"/>
      <w:r>
        <w:rPr>
          <w:rFonts w:ascii="Courier New" w:hAnsi="Courier New" w:cs="Courier New"/>
          <w:sz w:val="18"/>
        </w:rPr>
        <w:t xml:space="preserve"> * 1.0 ) *</w:t>
      </w:r>
    </w:p>
    <w:p w14:paraId="6B80992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  </w:t>
      </w:r>
      <w:proofErr w:type="gramStart"/>
      <w:r>
        <w:rPr>
          <w:rFonts w:ascii="Courier New" w:hAnsi="Courier New" w:cs="Courier New"/>
          <w:sz w:val="18"/>
        </w:rPr>
        <w:t>( 1</w:t>
      </w:r>
      <w:proofErr w:type="gramEnd"/>
      <w:r>
        <w:rPr>
          <w:rFonts w:ascii="Courier New" w:hAnsi="Courier New" w:cs="Courier New"/>
          <w:sz w:val="18"/>
        </w:rPr>
        <w:t xml:space="preserve"> - 4.0/9.79 ) 0.1725</w:t>
      </w:r>
    </w:p>
    <w:p w14:paraId="5D94CF6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0.015 cm²</w:t>
      </w:r>
    </w:p>
    <w:p w14:paraId="528E27A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BA069B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Force per Length, Cone Small End [QS]:</w:t>
      </w:r>
    </w:p>
    <w:p w14:paraId="68E396F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gramStart"/>
      <w:r>
        <w:rPr>
          <w:rFonts w:ascii="Courier New" w:hAnsi="Courier New" w:cs="Courier New"/>
          <w:sz w:val="18"/>
        </w:rPr>
        <w:t>P( Rs</w:t>
      </w:r>
      <w:proofErr w:type="gramEnd"/>
      <w:r>
        <w:rPr>
          <w:rFonts w:ascii="Courier New" w:hAnsi="Courier New" w:cs="Courier New"/>
          <w:sz w:val="18"/>
        </w:rPr>
        <w:t xml:space="preserve">/2 ) - </w:t>
      </w:r>
      <w:proofErr w:type="spellStart"/>
      <w:r>
        <w:rPr>
          <w:rFonts w:ascii="Courier New" w:hAnsi="Courier New" w:cs="Courier New"/>
          <w:sz w:val="18"/>
        </w:rPr>
        <w:t>Faxial</w:t>
      </w:r>
      <w:proofErr w:type="spellEnd"/>
      <w:r>
        <w:rPr>
          <w:rFonts w:ascii="Courier New" w:hAnsi="Courier New" w:cs="Courier New"/>
          <w:sz w:val="18"/>
        </w:rPr>
        <w:t>/(pi(Ds + Ts)) + Moment/(pi(Rs + Ts/2)(Rs + Ts/2))</w:t>
      </w:r>
    </w:p>
    <w:p w14:paraId="039B0B8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0.5</w:t>
      </w:r>
      <w:proofErr w:type="gramStart"/>
      <w:r>
        <w:rPr>
          <w:rFonts w:ascii="Courier New" w:hAnsi="Courier New" w:cs="Courier New"/>
          <w:sz w:val="18"/>
        </w:rPr>
        <w:t>( 283.0</w:t>
      </w:r>
      <w:proofErr w:type="gramEnd"/>
      <w:r>
        <w:rPr>
          <w:rFonts w:ascii="Courier New" w:hAnsi="Courier New" w:cs="Courier New"/>
          <w:sz w:val="18"/>
        </w:rPr>
        <w:t>/2 ) - 0.0/(pi(566.0 + 3.0)) +</w:t>
      </w:r>
    </w:p>
    <w:p w14:paraId="32DF3EC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pi(283.0 + 3.0/2)(283.0 + 3.0/2))</w:t>
      </w:r>
    </w:p>
    <w:p w14:paraId="69C54F8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0.721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r>
        <w:rPr>
          <w:rFonts w:ascii="Courier New" w:hAnsi="Courier New" w:cs="Courier New"/>
          <w:sz w:val="18"/>
        </w:rPr>
        <w:t>/mm.</w:t>
      </w:r>
    </w:p>
    <w:p w14:paraId="3915BEA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011B40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Area of Reinforcement Available in Small End Shell [</w:t>
      </w:r>
      <w:proofErr w:type="spellStart"/>
      <w:r w:rsidRPr="00F95D79">
        <w:rPr>
          <w:rFonts w:ascii="Tahoma" w:hAnsi="Courier New" w:cs="Courier New"/>
          <w:b/>
          <w:color w:val="000000"/>
          <w:sz w:val="18"/>
        </w:rPr>
        <w:t>Aes</w:t>
      </w:r>
      <w:proofErr w:type="spellEnd"/>
      <w:r w:rsidRPr="00F95D79">
        <w:rPr>
          <w:rFonts w:ascii="Tahoma" w:hAnsi="Courier New" w:cs="Courier New"/>
          <w:b/>
          <w:color w:val="000000"/>
          <w:sz w:val="18"/>
        </w:rPr>
        <w:t>]:</w:t>
      </w:r>
    </w:p>
    <w:p w14:paraId="30973354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 </w:t>
      </w:r>
      <w:r w:rsidRPr="00F95D79">
        <w:rPr>
          <w:rFonts w:ascii="Courier New" w:hAnsi="Courier New" w:cs="Courier New"/>
          <w:sz w:val="18"/>
          <w:lang w:val="fr-FR"/>
        </w:rPr>
        <w:t>= 0.78(Rs*Ts)½*((Ts-t)+(Tc-Tr)/cos(alpha) ))</w:t>
      </w:r>
    </w:p>
    <w:p w14:paraId="7EAC5B2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>= 0.78(283.0*3.</w:t>
      </w:r>
      <w:proofErr w:type="gramStart"/>
      <w:r>
        <w:rPr>
          <w:rFonts w:ascii="Courier New" w:hAnsi="Courier New" w:cs="Courier New"/>
          <w:sz w:val="18"/>
        </w:rPr>
        <w:t>0)½</w:t>
      </w:r>
      <w:proofErr w:type="gramEnd"/>
      <w:r>
        <w:rPr>
          <w:rFonts w:ascii="Courier New" w:hAnsi="Courier New" w:cs="Courier New"/>
          <w:sz w:val="18"/>
        </w:rPr>
        <w:t>*(( 3.0- 0.104 )+( 3.0- 0.106 )/0.99)</w:t>
      </w:r>
    </w:p>
    <w:p w14:paraId="4F02EFD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1.3257 cm²</w:t>
      </w:r>
    </w:p>
    <w:p w14:paraId="4255349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E0FC24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Summary of Reinforcement Area, Small End, Internal Pressure:</w:t>
      </w:r>
    </w:p>
    <w:p w14:paraId="5221141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1-5(3)        </w:t>
      </w:r>
      <w:proofErr w:type="gramStart"/>
      <w:r>
        <w:rPr>
          <w:rFonts w:ascii="Courier New" w:hAnsi="Courier New" w:cs="Courier New"/>
          <w:sz w:val="18"/>
        </w:rPr>
        <w:t>0.0150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4012FB6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1-5(4)        </w:t>
      </w:r>
      <w:proofErr w:type="gramStart"/>
      <w:r>
        <w:rPr>
          <w:rFonts w:ascii="Courier New" w:hAnsi="Courier New" w:cs="Courier New"/>
          <w:sz w:val="18"/>
        </w:rPr>
        <w:t>1.3257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56380F0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</w:t>
      </w:r>
      <w:proofErr w:type="gramStart"/>
      <w:r>
        <w:rPr>
          <w:rFonts w:ascii="Courier New" w:hAnsi="Courier New" w:cs="Courier New"/>
          <w:sz w:val="18"/>
        </w:rPr>
        <w:t>4.9000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3E4FE7C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8352AC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Required Area of Reinforcement for Small End Under External Pressure</w:t>
      </w:r>
    </w:p>
    <w:p w14:paraId="2E0705A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38232E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Small End Material (Ext. </w:t>
      </w:r>
      <w:proofErr w:type="gramStart"/>
      <w:r>
        <w:rPr>
          <w:rFonts w:ascii="Courier New" w:hAnsi="Courier New" w:cs="Courier New"/>
          <w:sz w:val="18"/>
        </w:rPr>
        <w:t xml:space="preserve">Temp)   </w:t>
      </w:r>
      <w:proofErr w:type="gramEnd"/>
      <w:r>
        <w:rPr>
          <w:rFonts w:ascii="Courier New" w:hAnsi="Courier New" w:cs="Courier New"/>
          <w:sz w:val="18"/>
        </w:rPr>
        <w:t xml:space="preserve"> 137.9  N./mm²</w:t>
      </w:r>
    </w:p>
    <w:p w14:paraId="62B9F60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Allowable Stress of Cone Material (Ext. </w:t>
      </w:r>
      <w:proofErr w:type="gramStart"/>
      <w:r>
        <w:rPr>
          <w:rFonts w:ascii="Courier New" w:hAnsi="Courier New" w:cs="Courier New"/>
          <w:sz w:val="18"/>
        </w:rPr>
        <w:t xml:space="preserve">Temp)   </w:t>
      </w:r>
      <w:proofErr w:type="gramEnd"/>
      <w:r>
        <w:rPr>
          <w:rFonts w:ascii="Courier New" w:hAnsi="Courier New" w:cs="Courier New"/>
          <w:sz w:val="18"/>
        </w:rPr>
        <w:t xml:space="preserve">      137.9  N./mm²</w:t>
      </w:r>
    </w:p>
    <w:p w14:paraId="4B4D46A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C3DF5F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Intermediate Value [k]:</w:t>
      </w:r>
    </w:p>
    <w:p w14:paraId="7957A834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 </w:t>
      </w:r>
      <w:r w:rsidRPr="00F95D79">
        <w:rPr>
          <w:rFonts w:ascii="Courier New" w:hAnsi="Courier New" w:cs="Courier New"/>
          <w:sz w:val="18"/>
          <w:lang w:val="fr-FR"/>
        </w:rPr>
        <w:t>= max( Y / ( Srs * Ers ), 1 )</w:t>
      </w:r>
    </w:p>
    <w:p w14:paraId="5B39814C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= max( 0.26602E+11/( 137.9 * 0.19291E+09 ), 1 )</w:t>
      </w:r>
    </w:p>
    <w:p w14:paraId="60859221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>= 1.0000</w:t>
      </w:r>
    </w:p>
    <w:p w14:paraId="67FEDCB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EACB0B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i/>
          <w:color w:val="000000"/>
          <w:sz w:val="18"/>
        </w:rPr>
        <w:t xml:space="preserve"> where [Y] is:</w:t>
      </w:r>
    </w:p>
    <w:p w14:paraId="2600B93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Cone Allowable Stress * Cone Elastic Modulus (Ext. temp.)</w:t>
      </w:r>
    </w:p>
    <w:p w14:paraId="5EC6789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137.9 * 0.19291E+09</w:t>
      </w:r>
    </w:p>
    <w:p w14:paraId="3783FAF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= 26602469376.0 N./mm²^2</w:t>
      </w:r>
    </w:p>
    <w:p w14:paraId="4E64801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09D8C93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Area of Reinforcement Required in Small End Shell [Ars]:</w:t>
      </w:r>
    </w:p>
    <w:p w14:paraId="4F1755C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k * QS * Rs * tan(alpha) / </w:t>
      </w:r>
      <w:proofErr w:type="gramStart"/>
      <w:r>
        <w:rPr>
          <w:rFonts w:ascii="Courier New" w:hAnsi="Courier New" w:cs="Courier New"/>
          <w:sz w:val="18"/>
        </w:rPr>
        <w:t>( Ss</w:t>
      </w:r>
      <w:proofErr w:type="gramEnd"/>
      <w:r>
        <w:rPr>
          <w:rFonts w:ascii="Courier New" w:hAnsi="Courier New" w:cs="Courier New"/>
          <w:sz w:val="18"/>
        </w:rPr>
        <w:t xml:space="preserve"> * E1 )</w:t>
      </w:r>
    </w:p>
    <w:p w14:paraId="09CEC9D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(1.0*0.1458*286.0*0.1725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138*1.0))</w:t>
      </w:r>
    </w:p>
    <w:p w14:paraId="6454906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0.00512 cm²</w:t>
      </w:r>
    </w:p>
    <w:p w14:paraId="7AE32D8C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6949A5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Force per Length, Cone Small End [QS]:</w:t>
      </w:r>
    </w:p>
    <w:p w14:paraId="5015196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</w:t>
      </w:r>
      <w:proofErr w:type="spellStart"/>
      <w:proofErr w:type="gramStart"/>
      <w:r>
        <w:rPr>
          <w:rFonts w:ascii="Courier New" w:hAnsi="Courier New" w:cs="Courier New"/>
          <w:sz w:val="18"/>
        </w:rPr>
        <w:t>Pext</w:t>
      </w:r>
      <w:proofErr w:type="spellEnd"/>
      <w:r>
        <w:rPr>
          <w:rFonts w:ascii="Courier New" w:hAnsi="Courier New" w:cs="Courier New"/>
          <w:sz w:val="18"/>
        </w:rPr>
        <w:t>( Rs</w:t>
      </w:r>
      <w:proofErr w:type="gramEnd"/>
      <w:r>
        <w:rPr>
          <w:rFonts w:ascii="Courier New" w:hAnsi="Courier New" w:cs="Courier New"/>
          <w:sz w:val="18"/>
        </w:rPr>
        <w:t xml:space="preserve">/2 ) + </w:t>
      </w:r>
      <w:proofErr w:type="spellStart"/>
      <w:r>
        <w:rPr>
          <w:rFonts w:ascii="Courier New" w:hAnsi="Courier New" w:cs="Courier New"/>
          <w:sz w:val="18"/>
        </w:rPr>
        <w:t>Faxial</w:t>
      </w:r>
      <w:proofErr w:type="spellEnd"/>
      <w:r>
        <w:rPr>
          <w:rFonts w:ascii="Courier New" w:hAnsi="Courier New" w:cs="Courier New"/>
          <w:sz w:val="18"/>
        </w:rPr>
        <w:t>/(pi(Ds - Ts)) + Moment/(pi(Rs - Ts/2)(Rs - Ts/2))</w:t>
      </w:r>
    </w:p>
    <w:p w14:paraId="2EB3B35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0.1</w:t>
      </w:r>
      <w:proofErr w:type="gramStart"/>
      <w:r>
        <w:rPr>
          <w:rFonts w:ascii="Courier New" w:hAnsi="Courier New" w:cs="Courier New"/>
          <w:sz w:val="18"/>
        </w:rPr>
        <w:t>( 286.0</w:t>
      </w:r>
      <w:proofErr w:type="gramEnd"/>
      <w:r>
        <w:rPr>
          <w:rFonts w:ascii="Courier New" w:hAnsi="Courier New" w:cs="Courier New"/>
          <w:sz w:val="18"/>
        </w:rPr>
        <w:t>/2 ) + 0.0/(pi(572.0 - 3.0)) +</w:t>
      </w:r>
    </w:p>
    <w:p w14:paraId="153AEBA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0.0</w:t>
      </w:r>
      <w:proofErr w:type="gramStart"/>
      <w:r>
        <w:rPr>
          <w:rFonts w:ascii="Courier New" w:hAnsi="Courier New" w:cs="Courier New"/>
          <w:sz w:val="18"/>
        </w:rPr>
        <w:t>/(</w:t>
      </w:r>
      <w:proofErr w:type="gramEnd"/>
      <w:r>
        <w:rPr>
          <w:rFonts w:ascii="Courier New" w:hAnsi="Courier New" w:cs="Courier New"/>
          <w:sz w:val="18"/>
        </w:rPr>
        <w:t>pi(286.0 - 3.0/2)(286.0 - 3.0/2))</w:t>
      </w:r>
    </w:p>
    <w:p w14:paraId="413BE83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0.146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r>
        <w:rPr>
          <w:rFonts w:ascii="Courier New" w:hAnsi="Courier New" w:cs="Courier New"/>
          <w:sz w:val="18"/>
        </w:rPr>
        <w:t>/mm.</w:t>
      </w:r>
    </w:p>
    <w:p w14:paraId="173E75C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DB4C88B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Area of Reinforcement Available in Small End Shell [</w:t>
      </w:r>
      <w:proofErr w:type="spellStart"/>
      <w:r w:rsidRPr="00F95D79">
        <w:rPr>
          <w:rFonts w:ascii="Tahoma" w:hAnsi="Courier New" w:cs="Courier New"/>
          <w:b/>
          <w:color w:val="000000"/>
          <w:sz w:val="18"/>
        </w:rPr>
        <w:t>Aes</w:t>
      </w:r>
      <w:proofErr w:type="spellEnd"/>
      <w:r w:rsidRPr="00F95D79">
        <w:rPr>
          <w:rFonts w:ascii="Tahoma" w:hAnsi="Courier New" w:cs="Courier New"/>
          <w:b/>
          <w:color w:val="000000"/>
          <w:sz w:val="18"/>
        </w:rPr>
        <w:t>]:</w:t>
      </w:r>
    </w:p>
    <w:p w14:paraId="4A91BE18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>
        <w:rPr>
          <w:rFonts w:ascii="Courier New" w:hAnsi="Courier New" w:cs="Courier New"/>
          <w:sz w:val="18"/>
        </w:rPr>
        <w:t xml:space="preserve">  </w:t>
      </w:r>
      <w:r w:rsidRPr="00F95D79">
        <w:rPr>
          <w:rFonts w:ascii="Courier New" w:hAnsi="Courier New" w:cs="Courier New"/>
          <w:sz w:val="18"/>
          <w:lang w:val="fr-FR"/>
        </w:rPr>
        <w:t>= 0.55*(Ds*ts)½*[(ts-t)+(tc-tr)/cos(alpha))]</w:t>
      </w:r>
    </w:p>
    <w:p w14:paraId="481CD751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 </w:t>
      </w:r>
      <w:r>
        <w:rPr>
          <w:rFonts w:ascii="Courier New" w:hAnsi="Courier New" w:cs="Courier New"/>
          <w:sz w:val="18"/>
        </w:rPr>
        <w:t>= 0.55*(572.0*3.</w:t>
      </w:r>
      <w:proofErr w:type="gramStart"/>
      <w:r>
        <w:rPr>
          <w:rFonts w:ascii="Courier New" w:hAnsi="Courier New" w:cs="Courier New"/>
          <w:sz w:val="18"/>
        </w:rPr>
        <w:t>0)½</w:t>
      </w:r>
      <w:proofErr w:type="gramEnd"/>
      <w:r>
        <w:rPr>
          <w:rFonts w:ascii="Courier New" w:hAnsi="Courier New" w:cs="Courier New"/>
          <w:sz w:val="18"/>
        </w:rPr>
        <w:t>*[(3.0-0.211)+(3.0-0.21)/0.985]</w:t>
      </w:r>
    </w:p>
    <w:p w14:paraId="7C0A2F8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1.2805 cm²</w:t>
      </w:r>
    </w:p>
    <w:p w14:paraId="41AA260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209B9F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Summary of Reinforcement Area, Small End, External Pressure:</w:t>
      </w:r>
    </w:p>
    <w:p w14:paraId="6575BBE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required per App. 1-8(3)        </w:t>
      </w:r>
      <w:proofErr w:type="gramStart"/>
      <w:r>
        <w:rPr>
          <w:rFonts w:ascii="Courier New" w:hAnsi="Courier New" w:cs="Courier New"/>
          <w:sz w:val="18"/>
        </w:rPr>
        <w:t>0.0051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13BB65F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shell per App. 1-8(4)        </w:t>
      </w:r>
      <w:proofErr w:type="gramStart"/>
      <w:r>
        <w:rPr>
          <w:rFonts w:ascii="Courier New" w:hAnsi="Courier New" w:cs="Courier New"/>
          <w:sz w:val="18"/>
        </w:rPr>
        <w:t>1.2805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47FB143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of reinforcement in stiffening ring              </w:t>
      </w:r>
      <w:proofErr w:type="gramStart"/>
      <w:r>
        <w:rPr>
          <w:rFonts w:ascii="Courier New" w:hAnsi="Courier New" w:cs="Courier New"/>
          <w:sz w:val="18"/>
        </w:rPr>
        <w:t>4.9000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58E5980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335D1AC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Intermediate Results, Small End, External Pressure:</w:t>
      </w:r>
    </w:p>
    <w:p w14:paraId="7E4AF60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Area Available in Cone, Shell, and Reinforcement       </w:t>
      </w:r>
      <w:proofErr w:type="gramStart"/>
      <w:r>
        <w:rPr>
          <w:rFonts w:ascii="Courier New" w:hAnsi="Courier New" w:cs="Courier New"/>
          <w:sz w:val="18"/>
        </w:rPr>
        <w:t>52.41  cm</w:t>
      </w:r>
      <w:proofErr w:type="gramEnd"/>
      <w:r>
        <w:rPr>
          <w:rFonts w:ascii="Courier New" w:hAnsi="Courier New" w:cs="Courier New"/>
          <w:sz w:val="18"/>
        </w:rPr>
        <w:t>²</w:t>
      </w:r>
    </w:p>
    <w:p w14:paraId="3317596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Force per Unit Length on Shell / Cone Junction          </w:t>
      </w:r>
      <w:proofErr w:type="gramStart"/>
      <w:r>
        <w:rPr>
          <w:rFonts w:ascii="Courier New" w:hAnsi="Courier New" w:cs="Courier New"/>
          <w:sz w:val="18"/>
        </w:rPr>
        <w:t xml:space="preserve">2.04  </w:t>
      </w:r>
      <w:proofErr w:type="spellStart"/>
      <w:r>
        <w:rPr>
          <w:rFonts w:ascii="Courier New" w:hAnsi="Courier New" w:cs="Courier New"/>
          <w:sz w:val="18"/>
        </w:rPr>
        <w:t>Kgf</w:t>
      </w:r>
      <w:proofErr w:type="spellEnd"/>
      <w:proofErr w:type="gramEnd"/>
      <w:r>
        <w:rPr>
          <w:rFonts w:ascii="Courier New" w:hAnsi="Courier New" w:cs="Courier New"/>
          <w:sz w:val="18"/>
        </w:rPr>
        <w:t>/mm.</w:t>
      </w:r>
    </w:p>
    <w:p w14:paraId="7310CEC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Actual Buckling Stress associated with this Force       </w:t>
      </w:r>
      <w:proofErr w:type="gramStart"/>
      <w:r>
        <w:rPr>
          <w:rFonts w:ascii="Courier New" w:hAnsi="Courier New" w:cs="Courier New"/>
          <w:sz w:val="18"/>
        </w:rPr>
        <w:t>1.63  N.</w:t>
      </w:r>
      <w:proofErr w:type="gramEnd"/>
      <w:r>
        <w:rPr>
          <w:rFonts w:ascii="Courier New" w:hAnsi="Courier New" w:cs="Courier New"/>
          <w:sz w:val="18"/>
        </w:rPr>
        <w:t>/mm²</w:t>
      </w:r>
    </w:p>
    <w:p w14:paraId="7508D13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Material Strain associated with this stress         0.000017</w:t>
      </w:r>
    </w:p>
    <w:p w14:paraId="51A4E50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6192B21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Required Moment of Inertia, Small End, External Pressure [I's]:</w:t>
      </w:r>
    </w:p>
    <w:p w14:paraId="393E4D9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A * Ds² * Ats / 10.9</w:t>
      </w:r>
    </w:p>
    <w:p w14:paraId="7AFBE32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0.169E-04 * 572.0 * 572.0 * 52.41/10.9</w:t>
      </w:r>
    </w:p>
    <w:p w14:paraId="415D054D" w14:textId="48AC0648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= 2666.48 mm.</w:t>
      </w:r>
      <w:r w:rsidRPr="00F95D79">
        <w:rPr>
          <w:rFonts w:ascii="Courier New" w:hAnsi="Courier New" w:cs="Courier New"/>
          <w:sz w:val="18"/>
          <w:vertAlign w:val="superscript"/>
        </w:rPr>
        <w:t>4</w:t>
      </w:r>
    </w:p>
    <w:p w14:paraId="48F2DE1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414813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Available Moment of Inertia, Small End, External Pressure:</w:t>
      </w:r>
    </w:p>
    <w:p w14:paraId="1776CE1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</w:t>
      </w:r>
      <w:proofErr w:type="gramStart"/>
      <w:r>
        <w:rPr>
          <w:rFonts w:ascii="Courier New" w:hAnsi="Courier New" w:cs="Courier New"/>
          <w:sz w:val="18"/>
        </w:rPr>
        <w:t>Area  Centroid</w:t>
      </w:r>
      <w:proofErr w:type="gramEnd"/>
      <w:r>
        <w:rPr>
          <w:rFonts w:ascii="Courier New" w:hAnsi="Courier New" w:cs="Courier New"/>
          <w:sz w:val="18"/>
        </w:rPr>
        <w:t xml:space="preserve">     </w:t>
      </w:r>
      <w:proofErr w:type="spellStart"/>
      <w:r>
        <w:rPr>
          <w:rFonts w:ascii="Courier New" w:hAnsi="Courier New" w:cs="Courier New"/>
          <w:sz w:val="18"/>
        </w:rPr>
        <w:t>Ar</w:t>
      </w:r>
      <w:proofErr w:type="spellEnd"/>
      <w:r>
        <w:rPr>
          <w:rFonts w:ascii="Courier New" w:hAnsi="Courier New" w:cs="Courier New"/>
          <w:sz w:val="18"/>
        </w:rPr>
        <w:t xml:space="preserve">*Ce           </w:t>
      </w:r>
      <w:proofErr w:type="spellStart"/>
      <w:r>
        <w:rPr>
          <w:rFonts w:ascii="Courier New" w:hAnsi="Courier New" w:cs="Courier New"/>
          <w:sz w:val="18"/>
        </w:rPr>
        <w:t>Dist</w:t>
      </w:r>
      <w:proofErr w:type="spellEnd"/>
      <w:r>
        <w:rPr>
          <w:rFonts w:ascii="Courier New" w:hAnsi="Courier New" w:cs="Courier New"/>
          <w:sz w:val="18"/>
        </w:rPr>
        <w:t xml:space="preserve">         I    </w:t>
      </w:r>
      <w:proofErr w:type="spellStart"/>
      <w:r>
        <w:rPr>
          <w:rFonts w:ascii="Courier New" w:hAnsi="Courier New" w:cs="Courier New"/>
          <w:sz w:val="18"/>
        </w:rPr>
        <w:t>Ar</w:t>
      </w:r>
      <w:proofErr w:type="spellEnd"/>
      <w:r>
        <w:rPr>
          <w:rFonts w:ascii="Courier New" w:hAnsi="Courier New" w:cs="Courier New"/>
          <w:sz w:val="18"/>
        </w:rPr>
        <w:t>*Di²</w:t>
      </w:r>
    </w:p>
    <w:p w14:paraId="5360655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Shl</w:t>
      </w:r>
      <w:proofErr w:type="spellEnd"/>
      <w:r>
        <w:rPr>
          <w:rFonts w:ascii="Courier New" w:hAnsi="Courier New" w:cs="Courier New"/>
          <w:sz w:val="18"/>
        </w:rPr>
        <w:t xml:space="preserve">      0.684    0.0000     0.000        20.5131     0.005   287.610</w:t>
      </w:r>
    </w:p>
    <w:p w14:paraId="6A887DE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Con      0.694    1.9648     1.363        18.5483     0.014   238.626</w:t>
      </w:r>
    </w:p>
    <w:p w14:paraId="412CA6E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Sec      4.900   26.0000   127.400        -5.4869     9.804   147.521</w:t>
      </w:r>
    </w:p>
    <w:p w14:paraId="6EC625F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TOT      6.277             128.763                    9.823   673.757</w:t>
      </w:r>
    </w:p>
    <w:p w14:paraId="2FBE4EE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Centroid of Section        20.5131     Moment of Inertia        16.56</w:t>
      </w:r>
    </w:p>
    <w:p w14:paraId="44D447B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076AAC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Summary of Small End Inertia Calculations</w:t>
      </w:r>
    </w:p>
    <w:p w14:paraId="63F4D8E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Available Moment of Inertia </w:t>
      </w:r>
      <w:proofErr w:type="gramStart"/>
      <w:r>
        <w:rPr>
          <w:rFonts w:ascii="Courier New" w:hAnsi="Courier New" w:cs="Courier New"/>
          <w:sz w:val="18"/>
        </w:rPr>
        <w:t>( Small</w:t>
      </w:r>
      <w:proofErr w:type="gramEnd"/>
      <w:r>
        <w:rPr>
          <w:rFonts w:ascii="Courier New" w:hAnsi="Courier New" w:cs="Courier New"/>
          <w:sz w:val="18"/>
        </w:rPr>
        <w:t xml:space="preserve"> End )            0.1656E+02  cm**4</w:t>
      </w:r>
    </w:p>
    <w:p w14:paraId="61BE41C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Required  Moment</w:t>
      </w:r>
      <w:proofErr w:type="gramEnd"/>
      <w:r>
        <w:rPr>
          <w:rFonts w:ascii="Courier New" w:hAnsi="Courier New" w:cs="Courier New"/>
          <w:sz w:val="18"/>
        </w:rPr>
        <w:t xml:space="preserve"> of Inertia ( Small End )            0.2666E+00  cm**4</w:t>
      </w:r>
    </w:p>
    <w:p w14:paraId="0ECCA10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A4D37E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Note: The following calculations are only required per 1-5(g)(1) and</w:t>
      </w:r>
    </w:p>
    <w:p w14:paraId="262DF62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    do include external loads due to wind or seismic.  These</w:t>
      </w:r>
    </w:p>
    <w:p w14:paraId="34DF10D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    discontinuity stresses are computed at the shell/cone junction</w:t>
      </w:r>
    </w:p>
    <w:p w14:paraId="3436508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    and do not include effects of local stiffening from a junction ring.</w:t>
      </w:r>
    </w:p>
    <w:p w14:paraId="23FFE4E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2A0501B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>Results for Discontinuity Stresses per Bednar p. 236 2nd Edition</w:t>
      </w:r>
    </w:p>
    <w:p w14:paraId="3DF92A2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928DA5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color w:val="000000"/>
          <w:sz w:val="18"/>
          <w:u w:val="single"/>
        </w:rPr>
        <w:t>Stress Type              Stress      Allowable          Location</w:t>
      </w:r>
    </w:p>
    <w:p w14:paraId="73A7EFF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Tensile  Stress</w:t>
      </w:r>
      <w:proofErr w:type="gramEnd"/>
      <w:r>
        <w:rPr>
          <w:rFonts w:ascii="Courier New" w:hAnsi="Courier New" w:cs="Courier New"/>
          <w:sz w:val="18"/>
        </w:rPr>
        <w:t xml:space="preserve">            7.00          408.20  Small </w:t>
      </w:r>
      <w:proofErr w:type="spellStart"/>
      <w:r>
        <w:rPr>
          <w:rFonts w:ascii="Courier New" w:hAnsi="Courier New" w:cs="Courier New"/>
          <w:sz w:val="18"/>
        </w:rPr>
        <w:t>Cyl</w:t>
      </w:r>
      <w:proofErr w:type="spellEnd"/>
      <w:r>
        <w:rPr>
          <w:rFonts w:ascii="Courier New" w:hAnsi="Courier New" w:cs="Courier New"/>
          <w:sz w:val="18"/>
        </w:rPr>
        <w:t>. Long.</w:t>
      </w:r>
    </w:p>
    <w:p w14:paraId="76995C1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Compres</w:t>
      </w:r>
      <w:proofErr w:type="spellEnd"/>
      <w:r>
        <w:rPr>
          <w:rFonts w:ascii="Courier New" w:hAnsi="Courier New" w:cs="Courier New"/>
          <w:sz w:val="18"/>
        </w:rPr>
        <w:t>. Stress           -2.26         -408.</w:t>
      </w:r>
      <w:proofErr w:type="gramStart"/>
      <w:r>
        <w:rPr>
          <w:rFonts w:ascii="Courier New" w:hAnsi="Courier New" w:cs="Courier New"/>
          <w:sz w:val="18"/>
        </w:rPr>
        <w:t>20  Small</w:t>
      </w:r>
      <w:proofErr w:type="gramEnd"/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Cyl</w:t>
      </w:r>
      <w:proofErr w:type="spellEnd"/>
      <w:r>
        <w:rPr>
          <w:rFonts w:ascii="Courier New" w:hAnsi="Courier New" w:cs="Courier New"/>
          <w:sz w:val="18"/>
        </w:rPr>
        <w:t>. Long.</w:t>
      </w:r>
    </w:p>
    <w:p w14:paraId="40DD427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Membrane Stress            7.29         -204.10   Small End Tang.</w:t>
      </w:r>
    </w:p>
    <w:p w14:paraId="57F6461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Tensile  Stress</w:t>
      </w:r>
      <w:proofErr w:type="gramEnd"/>
      <w:r>
        <w:rPr>
          <w:rFonts w:ascii="Courier New" w:hAnsi="Courier New" w:cs="Courier New"/>
          <w:sz w:val="18"/>
        </w:rPr>
        <w:t xml:space="preserve">            7.04          408.20 Cone Longitudinal</w:t>
      </w:r>
    </w:p>
    <w:p w14:paraId="5D238F6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Compres</w:t>
      </w:r>
      <w:proofErr w:type="spellEnd"/>
      <w:r>
        <w:rPr>
          <w:rFonts w:ascii="Courier New" w:hAnsi="Courier New" w:cs="Courier New"/>
          <w:sz w:val="18"/>
        </w:rPr>
        <w:t>. Stress           -2.23         -408.20 Cone Longitudinal</w:t>
      </w:r>
    </w:p>
    <w:p w14:paraId="594A55B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18"/>
        </w:rPr>
        <w:t>Compres</w:t>
      </w:r>
      <w:proofErr w:type="spellEnd"/>
      <w:r>
        <w:rPr>
          <w:rFonts w:ascii="Courier New" w:hAnsi="Courier New" w:cs="Courier New"/>
          <w:sz w:val="18"/>
        </w:rPr>
        <w:t xml:space="preserve">  Stress</w:t>
      </w:r>
      <w:proofErr w:type="gramEnd"/>
      <w:r>
        <w:rPr>
          <w:rFonts w:ascii="Courier New" w:hAnsi="Courier New" w:cs="Courier New"/>
          <w:sz w:val="18"/>
        </w:rPr>
        <w:t xml:space="preserve">            7.36         -204.10   Cone Tangential</w:t>
      </w:r>
    </w:p>
    <w:p w14:paraId="69C6937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F89BD5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Tensile  Stress</w:t>
      </w:r>
      <w:proofErr w:type="gramEnd"/>
      <w:r>
        <w:rPr>
          <w:rFonts w:ascii="Courier New" w:hAnsi="Courier New" w:cs="Courier New"/>
          <w:sz w:val="18"/>
        </w:rPr>
        <w:t xml:space="preserve">           28.73          408.20  Large </w:t>
      </w:r>
      <w:proofErr w:type="spellStart"/>
      <w:r>
        <w:rPr>
          <w:rFonts w:ascii="Courier New" w:hAnsi="Courier New" w:cs="Courier New"/>
          <w:sz w:val="18"/>
        </w:rPr>
        <w:t>Cyl</w:t>
      </w:r>
      <w:proofErr w:type="spellEnd"/>
      <w:r>
        <w:rPr>
          <w:rFonts w:ascii="Courier New" w:hAnsi="Courier New" w:cs="Courier New"/>
          <w:sz w:val="18"/>
        </w:rPr>
        <w:t>. Long.</w:t>
      </w:r>
    </w:p>
    <w:p w14:paraId="1B73CD6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Compres</w:t>
      </w:r>
      <w:proofErr w:type="spellEnd"/>
      <w:r>
        <w:rPr>
          <w:rFonts w:ascii="Courier New" w:hAnsi="Courier New" w:cs="Courier New"/>
          <w:sz w:val="18"/>
        </w:rPr>
        <w:t>. Stress          -15.32         -408.</w:t>
      </w:r>
      <w:proofErr w:type="gramStart"/>
      <w:r>
        <w:rPr>
          <w:rFonts w:ascii="Courier New" w:hAnsi="Courier New" w:cs="Courier New"/>
          <w:sz w:val="18"/>
        </w:rPr>
        <w:t>20  Large</w:t>
      </w:r>
      <w:proofErr w:type="gramEnd"/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Cyl</w:t>
      </w:r>
      <w:proofErr w:type="spellEnd"/>
      <w:r>
        <w:rPr>
          <w:rFonts w:ascii="Courier New" w:hAnsi="Courier New" w:cs="Courier New"/>
          <w:sz w:val="18"/>
        </w:rPr>
        <w:t>. Long.</w:t>
      </w:r>
    </w:p>
    <w:p w14:paraId="19FE9F5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Membrane Stress            1.29         -204.10   Large End Tang.</w:t>
      </w:r>
    </w:p>
    <w:p w14:paraId="4131859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Tensile  Stress</w:t>
      </w:r>
      <w:proofErr w:type="gramEnd"/>
      <w:r>
        <w:rPr>
          <w:rFonts w:ascii="Courier New" w:hAnsi="Courier New" w:cs="Courier New"/>
          <w:sz w:val="18"/>
        </w:rPr>
        <w:t xml:space="preserve">           28.83          408.20 Cone Longitudinal</w:t>
      </w:r>
    </w:p>
    <w:p w14:paraId="4A1AB51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Compres</w:t>
      </w:r>
      <w:proofErr w:type="spellEnd"/>
      <w:r>
        <w:rPr>
          <w:rFonts w:ascii="Courier New" w:hAnsi="Courier New" w:cs="Courier New"/>
          <w:sz w:val="18"/>
        </w:rPr>
        <w:t>. Stress          -15.22         -408.20 Cone Longitudinal</w:t>
      </w:r>
    </w:p>
    <w:p w14:paraId="4BB0568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18"/>
        </w:rPr>
        <w:t>Compres</w:t>
      </w:r>
      <w:proofErr w:type="spellEnd"/>
      <w:r>
        <w:rPr>
          <w:rFonts w:ascii="Courier New" w:hAnsi="Courier New" w:cs="Courier New"/>
          <w:sz w:val="18"/>
        </w:rPr>
        <w:t xml:space="preserve">  Stress</w:t>
      </w:r>
      <w:proofErr w:type="gramEnd"/>
      <w:r>
        <w:rPr>
          <w:rFonts w:ascii="Courier New" w:hAnsi="Courier New" w:cs="Courier New"/>
          <w:sz w:val="18"/>
        </w:rPr>
        <w:t xml:space="preserve">            1.49         -204.10   Cone Tangential</w:t>
      </w:r>
    </w:p>
    <w:p w14:paraId="3F43581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DB7303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Note: An asterisk (*) denotes that this stress was not applicable</w:t>
      </w:r>
    </w:p>
    <w:p w14:paraId="30D016A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    for this combination of loads.</w:t>
      </w:r>
    </w:p>
    <w:p w14:paraId="7DB7CBB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7037D2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Maximum Allowable Pressure Calculations for Cone to Shell Junction:</w:t>
      </w:r>
    </w:p>
    <w:p w14:paraId="3A50AE6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021F9C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Pressure      </w:t>
      </w:r>
      <w:proofErr w:type="spellStart"/>
      <w:r>
        <w:rPr>
          <w:rFonts w:ascii="Courier New" w:hAnsi="Courier New" w:cs="Courier New"/>
          <w:sz w:val="18"/>
        </w:rPr>
        <w:t>Pressure</w:t>
      </w:r>
      <w:proofErr w:type="spellEnd"/>
      <w:r>
        <w:rPr>
          <w:rFonts w:ascii="Courier New" w:hAnsi="Courier New" w:cs="Courier New"/>
          <w:sz w:val="18"/>
        </w:rPr>
        <w:t xml:space="preserve">                                                 Reason</w:t>
      </w:r>
    </w:p>
    <w:p w14:paraId="75EC13F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Case          bars                           for Failure at this Pressure</w:t>
      </w:r>
    </w:p>
    <w:p w14:paraId="0832552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</w:t>
      </w:r>
    </w:p>
    <w:p w14:paraId="3DF86AC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MAWP         4.998     Thickness due to internal pressure, Cone Large End</w:t>
      </w:r>
    </w:p>
    <w:p w14:paraId="79583B9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</w:t>
      </w:r>
      <w:proofErr w:type="spellStart"/>
      <w:r>
        <w:rPr>
          <w:rFonts w:ascii="Courier New" w:hAnsi="Courier New" w:cs="Courier New"/>
          <w:sz w:val="18"/>
        </w:rPr>
        <w:t>MAPnc</w:t>
      </w:r>
      <w:proofErr w:type="spellEnd"/>
      <w:r>
        <w:rPr>
          <w:rFonts w:ascii="Courier New" w:hAnsi="Courier New" w:cs="Courier New"/>
          <w:sz w:val="18"/>
        </w:rPr>
        <w:t xml:space="preserve">         5.065     Thickness due to internal pressure, Cone Large End</w:t>
      </w:r>
    </w:p>
    <w:p w14:paraId="47AC4D7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DA79E14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These pressures were determined by iteration.</w:t>
      </w:r>
    </w:p>
    <w:p w14:paraId="19A4E2C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B64FBC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F95D79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F95D79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14AEC3E4" w14:textId="77777777" w:rsidR="00F95D79" w:rsidRDefault="00F95D79" w:rsidP="00F95D79">
      <w:pPr>
        <w:rPr>
          <w:rFonts w:ascii="Courier New" w:hAnsi="Courier New" w:cs="Courier New"/>
          <w:sz w:val="18"/>
        </w:rPr>
        <w:sectPr w:rsidR="00F95D79" w:rsidSect="003A51D6">
          <w:headerReference w:type="default" r:id="rId16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1B390E1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</w:rPr>
        <w:lastRenderedPageBreak/>
        <w:fldChar w:fldCharType="begin"/>
      </w:r>
      <w:r w:rsidRPr="00F95D79">
        <w:rPr>
          <w:rFonts w:ascii="Courier New" w:hAnsi="Courier New" w:cs="Courier New"/>
          <w:sz w:val="18"/>
        </w:rPr>
        <w:instrText xml:space="preserve"> TC "</w:instrText>
      </w:r>
      <w:bookmarkStart w:id="10" w:name="_Toc222496885"/>
      <w:r w:rsidRPr="00F95D79">
        <w:rPr>
          <w:rFonts w:ascii="Courier New" w:hAnsi="Courier New" w:cs="Courier New"/>
          <w:sz w:val="18"/>
        </w:rPr>
        <w:instrText>Center of Gravity Calculation:</w:instrText>
      </w:r>
      <w:bookmarkEnd w:id="10"/>
      <w:r w:rsidRPr="00F95D79">
        <w:rPr>
          <w:rFonts w:ascii="Courier New" w:hAnsi="Courier New" w:cs="Courier New"/>
          <w:sz w:val="18"/>
        </w:rPr>
        <w:instrText xml:space="preserve">" /f C </w:instrText>
      </w:r>
      <w:r w:rsidRPr="00F95D79">
        <w:rPr>
          <w:rFonts w:ascii="Courier New" w:hAnsi="Courier New" w:cs="Courier New"/>
          <w:sz w:val="18"/>
        </w:rPr>
        <w:fldChar w:fldCharType="end"/>
      </w:r>
    </w:p>
    <w:p w14:paraId="1FCD8BA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  <w:u w:val="single"/>
        </w:rPr>
        <w:t xml:space="preserve">Shop/Field Installation </w:t>
      </w:r>
      <w:proofErr w:type="gramStart"/>
      <w:r w:rsidRPr="00F95D79">
        <w:rPr>
          <w:rFonts w:ascii="Tahoma" w:hAnsi="Courier New" w:cs="Courier New"/>
          <w:b/>
          <w:color w:val="000000"/>
          <w:sz w:val="18"/>
          <w:u w:val="single"/>
        </w:rPr>
        <w:t>Options :</w:t>
      </w:r>
      <w:proofErr w:type="gramEnd"/>
    </w:p>
    <w:p w14:paraId="7D1C60D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1958A4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1E1A6D1" w14:textId="77777777" w:rsidR="00F95D79" w:rsidRDefault="00F95D79" w:rsidP="00F95D79">
      <w:pPr>
        <w:rPr>
          <w:rFonts w:ascii="Courier New" w:hAnsi="Courier New" w:cs="Courier New"/>
          <w:sz w:val="18"/>
        </w:rPr>
      </w:pPr>
      <w:proofErr w:type="gramStart"/>
      <w:r w:rsidRPr="00F95D79">
        <w:rPr>
          <w:rFonts w:ascii="Arial" w:hAnsi="Courier New" w:cs="Courier New"/>
          <w:color w:val="0000FF"/>
          <w:sz w:val="18"/>
        </w:rPr>
        <w:t>Note :</w:t>
      </w:r>
      <w:proofErr w:type="gramEnd"/>
      <w:r w:rsidRPr="00F95D79">
        <w:rPr>
          <w:rFonts w:ascii="Arial" w:hAnsi="Courier New" w:cs="Courier New"/>
          <w:color w:val="0000FF"/>
          <w:sz w:val="18"/>
        </w:rPr>
        <w:t xml:space="preserve"> The CG is computed from the first Element From Node</w:t>
      </w:r>
    </w:p>
    <w:p w14:paraId="122C1E9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FD9E5B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Center of Gravity of Stiffening Rings                      4055.186 mm.</w:t>
      </w:r>
    </w:p>
    <w:p w14:paraId="5839B45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458A22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Center of Gravity of Bare Shell New and Cold               4759.567 mm.</w:t>
      </w:r>
    </w:p>
    <w:p w14:paraId="3EEBE00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Center of Gravity of Bare Shell Corroded                   4759.567 mm.</w:t>
      </w:r>
    </w:p>
    <w:p w14:paraId="523CE9D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509926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Vessel CG in the Operating Condition                       4684.575 mm.</w:t>
      </w:r>
    </w:p>
    <w:p w14:paraId="4A8F63B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Vessel CG in the Fabricated (Shop/Empty) Condition         4684.575 mm.</w:t>
      </w:r>
    </w:p>
    <w:p w14:paraId="33326DD9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4B2FA5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F95D79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F95D79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43214B71" w14:textId="77777777" w:rsidR="00F95D79" w:rsidRDefault="00F95D79" w:rsidP="00F95D79">
      <w:pPr>
        <w:rPr>
          <w:rFonts w:ascii="Courier New" w:hAnsi="Courier New" w:cs="Courier New"/>
          <w:sz w:val="18"/>
        </w:rPr>
        <w:sectPr w:rsidR="00F95D79" w:rsidSect="003A51D6">
          <w:headerReference w:type="default" r:id="rId17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35D7D5E1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</w:rPr>
        <w:lastRenderedPageBreak/>
        <w:fldChar w:fldCharType="begin"/>
      </w:r>
      <w:r w:rsidRPr="00F95D79">
        <w:rPr>
          <w:rFonts w:ascii="Courier New" w:hAnsi="Courier New" w:cs="Courier New"/>
          <w:sz w:val="18"/>
        </w:rPr>
        <w:instrText xml:space="preserve"> TC "</w:instrText>
      </w:r>
      <w:bookmarkStart w:id="11" w:name="_Toc222496886"/>
      <w:r w:rsidRPr="00F95D79">
        <w:rPr>
          <w:rFonts w:ascii="Courier New" w:hAnsi="Courier New" w:cs="Courier New"/>
          <w:sz w:val="18"/>
        </w:rPr>
        <w:instrText>MDMT Summary:</w:instrText>
      </w:r>
      <w:bookmarkEnd w:id="11"/>
      <w:r w:rsidRPr="00F95D79">
        <w:rPr>
          <w:rFonts w:ascii="Courier New" w:hAnsi="Courier New" w:cs="Courier New"/>
          <w:sz w:val="18"/>
        </w:rPr>
        <w:instrText xml:space="preserve">" /f C </w:instrText>
      </w:r>
      <w:r w:rsidRPr="00F95D79">
        <w:rPr>
          <w:rFonts w:ascii="Courier New" w:hAnsi="Courier New" w:cs="Courier New"/>
          <w:sz w:val="18"/>
        </w:rPr>
        <w:fldChar w:fldCharType="end"/>
      </w:r>
    </w:p>
    <w:p w14:paraId="6F8FBAD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 xml:space="preserve">Minimum Design Metal Temperature Results </w:t>
      </w:r>
      <w:proofErr w:type="gramStart"/>
      <w:r w:rsidRPr="00F95D79">
        <w:rPr>
          <w:rFonts w:ascii="Tahoma" w:hAnsi="Courier New" w:cs="Courier New"/>
          <w:b/>
          <w:color w:val="000000"/>
          <w:sz w:val="18"/>
        </w:rPr>
        <w:t>Summary :</w:t>
      </w:r>
      <w:proofErr w:type="gramEnd"/>
    </w:p>
    <w:p w14:paraId="0D64FF8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AD0741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 </w:t>
      </w:r>
      <w:proofErr w:type="gramStart"/>
      <w:r>
        <w:rPr>
          <w:rFonts w:ascii="Courier New" w:hAnsi="Courier New" w:cs="Courier New"/>
          <w:sz w:val="18"/>
        </w:rPr>
        <w:t>Curve  Basic</w:t>
      </w:r>
      <w:proofErr w:type="gramEnd"/>
      <w:r>
        <w:rPr>
          <w:rFonts w:ascii="Courier New" w:hAnsi="Courier New" w:cs="Courier New"/>
          <w:sz w:val="18"/>
        </w:rPr>
        <w:t xml:space="preserve">  Reduced  UG-20(f)  Thickness     Gov      E*   PWHT</w:t>
      </w:r>
    </w:p>
    <w:p w14:paraId="29A2D28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Description               MDMT     </w:t>
      </w:r>
      <w:proofErr w:type="spellStart"/>
      <w:r>
        <w:rPr>
          <w:rFonts w:ascii="Courier New" w:hAnsi="Courier New" w:cs="Courier New"/>
          <w:sz w:val="18"/>
        </w:rPr>
        <w:t>MDMT</w:t>
      </w:r>
      <w:proofErr w:type="spellEnd"/>
      <w:r>
        <w:rPr>
          <w:rFonts w:ascii="Courier New" w:hAnsi="Courier New" w:cs="Courier New"/>
          <w:sz w:val="18"/>
        </w:rPr>
        <w:t xml:space="preserve">      </w:t>
      </w:r>
      <w:proofErr w:type="spellStart"/>
      <w:r>
        <w:rPr>
          <w:rFonts w:ascii="Courier New" w:hAnsi="Courier New" w:cs="Courier New"/>
          <w:sz w:val="18"/>
        </w:rPr>
        <w:t>MDMT</w:t>
      </w:r>
      <w:proofErr w:type="spellEnd"/>
      <w:r>
        <w:rPr>
          <w:rFonts w:ascii="Courier New" w:hAnsi="Courier New" w:cs="Courier New"/>
          <w:sz w:val="18"/>
        </w:rPr>
        <w:t xml:space="preserve">      ratio     </w:t>
      </w:r>
      <w:proofErr w:type="spellStart"/>
      <w:r>
        <w:rPr>
          <w:rFonts w:ascii="Courier New" w:hAnsi="Courier New" w:cs="Courier New"/>
          <w:sz w:val="18"/>
        </w:rPr>
        <w:t>Thk</w:t>
      </w:r>
      <w:proofErr w:type="spellEnd"/>
      <w:r>
        <w:rPr>
          <w:rFonts w:ascii="Courier New" w:hAnsi="Courier New" w:cs="Courier New"/>
          <w:sz w:val="18"/>
        </w:rPr>
        <w:t xml:space="preserve">           </w:t>
      </w:r>
      <w:proofErr w:type="spellStart"/>
      <w:r>
        <w:rPr>
          <w:rFonts w:ascii="Courier New" w:hAnsi="Courier New" w:cs="Courier New"/>
          <w:sz w:val="18"/>
        </w:rPr>
        <w:t>reqd</w:t>
      </w:r>
      <w:proofErr w:type="spellEnd"/>
    </w:p>
    <w:p w14:paraId="489D57F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Notes           °C       °C        °C                mm.</w:t>
      </w:r>
    </w:p>
    <w:p w14:paraId="03D06C1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</w:t>
      </w:r>
    </w:p>
    <w:p w14:paraId="5DE25CF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549B897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5F01BB4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79DF1C4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5DEEC8F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21B30BE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0B4A786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77126D2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0A946D9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[16]         -196</w:t>
      </w:r>
    </w:p>
    <w:p w14:paraId="5B3B81E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</w:t>
      </w:r>
    </w:p>
    <w:p w14:paraId="2C99634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Warmest MDMT:             -196</w:t>
      </w:r>
    </w:p>
    <w:p w14:paraId="75977E5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D53FC5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Minimum Design Metal Temperature            -28.</w:t>
      </w:r>
      <w:proofErr w:type="gramStart"/>
      <w:r>
        <w:rPr>
          <w:rFonts w:ascii="Courier New" w:hAnsi="Courier New" w:cs="Courier New"/>
          <w:sz w:val="18"/>
        </w:rPr>
        <w:t>9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5BB535C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Warmest Computed Minimum Design Metal Temperature   -196.</w:t>
      </w:r>
      <w:proofErr w:type="gramStart"/>
      <w:r>
        <w:rPr>
          <w:rFonts w:ascii="Courier New" w:hAnsi="Courier New" w:cs="Courier New"/>
          <w:sz w:val="18"/>
        </w:rPr>
        <w:t>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40F5CFC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5EB0311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b/>
          <w:color w:val="000000"/>
          <w:sz w:val="18"/>
        </w:rPr>
        <w:t>Notes:</w:t>
      </w:r>
    </w:p>
    <w:p w14:paraId="03EBFD14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[  ! ] - This was an impact tested material.</w:t>
      </w:r>
    </w:p>
    <w:p w14:paraId="56D9E87E" w14:textId="77777777" w:rsidR="00F95D79" w:rsidRDefault="00F95D79" w:rsidP="00F95D79">
      <w:pPr>
        <w:rPr>
          <w:rFonts w:ascii="Courier New" w:hAnsi="Courier New" w:cs="Courier New"/>
          <w:sz w:val="18"/>
        </w:rPr>
      </w:pPr>
      <w:proofErr w:type="gramStart"/>
      <w:r w:rsidRPr="00F95D79">
        <w:rPr>
          <w:rFonts w:ascii="Arial" w:hAnsi="Courier New" w:cs="Courier New"/>
          <w:color w:val="000000"/>
          <w:sz w:val="18"/>
        </w:rPr>
        <w:t>[  1</w:t>
      </w:r>
      <w:proofErr w:type="gramEnd"/>
      <w:r w:rsidRPr="00F95D79">
        <w:rPr>
          <w:rFonts w:ascii="Arial" w:hAnsi="Courier New" w:cs="Courier New"/>
          <w:color w:val="000000"/>
          <w:sz w:val="18"/>
        </w:rPr>
        <w:t>] - Governing Nozzle Weld.</w:t>
      </w:r>
    </w:p>
    <w:p w14:paraId="66A4CAE4" w14:textId="77777777" w:rsidR="00F95D79" w:rsidRDefault="00F95D79" w:rsidP="00F95D79">
      <w:pPr>
        <w:rPr>
          <w:rFonts w:ascii="Courier New" w:hAnsi="Courier New" w:cs="Courier New"/>
          <w:sz w:val="18"/>
        </w:rPr>
      </w:pPr>
      <w:proofErr w:type="gramStart"/>
      <w:r w:rsidRPr="00F95D79">
        <w:rPr>
          <w:rFonts w:ascii="Arial" w:hAnsi="Courier New" w:cs="Courier New"/>
          <w:color w:val="000000"/>
          <w:sz w:val="18"/>
        </w:rPr>
        <w:t>[  4</w:t>
      </w:r>
      <w:proofErr w:type="gramEnd"/>
      <w:r w:rsidRPr="00F95D79">
        <w:rPr>
          <w:rFonts w:ascii="Arial" w:hAnsi="Courier New" w:cs="Courier New"/>
          <w:color w:val="000000"/>
          <w:sz w:val="18"/>
        </w:rPr>
        <w:t>] - ANSI Flange MDMT Calcs; Thickness ratio per UCS-66(b)(1)(-c).</w:t>
      </w:r>
    </w:p>
    <w:p w14:paraId="6F3A3E8E" w14:textId="77777777" w:rsidR="00F95D79" w:rsidRDefault="00F95D79" w:rsidP="00F95D79">
      <w:pPr>
        <w:rPr>
          <w:rFonts w:ascii="Courier New" w:hAnsi="Courier New" w:cs="Courier New"/>
          <w:sz w:val="18"/>
        </w:rPr>
      </w:pPr>
      <w:proofErr w:type="gramStart"/>
      <w:r w:rsidRPr="00F95D79">
        <w:rPr>
          <w:rFonts w:ascii="Arial" w:hAnsi="Courier New" w:cs="Courier New"/>
          <w:color w:val="000000"/>
          <w:sz w:val="18"/>
        </w:rPr>
        <w:t>[  5</w:t>
      </w:r>
      <w:proofErr w:type="gramEnd"/>
      <w:r w:rsidRPr="00F95D79">
        <w:rPr>
          <w:rFonts w:ascii="Arial" w:hAnsi="Courier New" w:cs="Courier New"/>
          <w:color w:val="000000"/>
          <w:sz w:val="18"/>
        </w:rPr>
        <w:t>] - ANSI Flange MDMT Calcs; Thickness ratio per UCS-66(b)(1)(-b).</w:t>
      </w:r>
    </w:p>
    <w:p w14:paraId="201A5934" w14:textId="77777777" w:rsidR="00F95D79" w:rsidRDefault="00F95D79" w:rsidP="00F95D79">
      <w:pPr>
        <w:rPr>
          <w:rFonts w:ascii="Courier New" w:hAnsi="Courier New" w:cs="Courier New"/>
          <w:sz w:val="18"/>
        </w:rPr>
      </w:pPr>
      <w:proofErr w:type="gramStart"/>
      <w:r w:rsidRPr="00F95D79">
        <w:rPr>
          <w:rFonts w:ascii="Arial" w:hAnsi="Courier New" w:cs="Courier New"/>
          <w:color w:val="000000"/>
          <w:sz w:val="18"/>
        </w:rPr>
        <w:t>[  6</w:t>
      </w:r>
      <w:proofErr w:type="gramEnd"/>
      <w:r w:rsidRPr="00F95D79">
        <w:rPr>
          <w:rFonts w:ascii="Arial" w:hAnsi="Courier New" w:cs="Courier New"/>
          <w:color w:val="000000"/>
          <w:sz w:val="18"/>
        </w:rPr>
        <w:t>] - MDMT Calculations at the Shell/Head Joint.</w:t>
      </w:r>
    </w:p>
    <w:p w14:paraId="0DF8940E" w14:textId="77777777" w:rsidR="00F95D79" w:rsidRDefault="00F95D79" w:rsidP="00F95D79">
      <w:pPr>
        <w:rPr>
          <w:rFonts w:ascii="Courier New" w:hAnsi="Courier New" w:cs="Courier New"/>
          <w:sz w:val="18"/>
        </w:rPr>
      </w:pPr>
      <w:proofErr w:type="gramStart"/>
      <w:r w:rsidRPr="00F95D79">
        <w:rPr>
          <w:rFonts w:ascii="Arial" w:hAnsi="Courier New" w:cs="Courier New"/>
          <w:color w:val="000000"/>
          <w:sz w:val="18"/>
        </w:rPr>
        <w:t>[  7</w:t>
      </w:r>
      <w:proofErr w:type="gramEnd"/>
      <w:r w:rsidRPr="00F95D79">
        <w:rPr>
          <w:rFonts w:ascii="Arial" w:hAnsi="Courier New" w:cs="Courier New"/>
          <w:color w:val="000000"/>
          <w:sz w:val="18"/>
        </w:rPr>
        <w:t>] - MDMT Calculations for the Straight Flange.</w:t>
      </w:r>
    </w:p>
    <w:p w14:paraId="3175D5D3" w14:textId="77777777" w:rsidR="00F95D79" w:rsidRDefault="00F95D79" w:rsidP="00F95D79">
      <w:pPr>
        <w:rPr>
          <w:rFonts w:ascii="Courier New" w:hAnsi="Courier New" w:cs="Courier New"/>
          <w:sz w:val="18"/>
        </w:rPr>
      </w:pPr>
      <w:proofErr w:type="gramStart"/>
      <w:r w:rsidRPr="00F95D79">
        <w:rPr>
          <w:rFonts w:ascii="Arial" w:hAnsi="Courier New" w:cs="Courier New"/>
          <w:color w:val="000000"/>
          <w:sz w:val="18"/>
        </w:rPr>
        <w:t>[  8</w:t>
      </w:r>
      <w:proofErr w:type="gramEnd"/>
      <w:r w:rsidRPr="00F95D79">
        <w:rPr>
          <w:rFonts w:ascii="Arial" w:hAnsi="Courier New" w:cs="Courier New"/>
          <w:color w:val="000000"/>
          <w:sz w:val="18"/>
        </w:rPr>
        <w:t>] - Cylinder/Cone/Flange Junction MDMT.</w:t>
      </w:r>
    </w:p>
    <w:p w14:paraId="4FBD6C66" w14:textId="77777777" w:rsidR="00F95D79" w:rsidRDefault="00F95D79" w:rsidP="00F95D79">
      <w:pPr>
        <w:rPr>
          <w:rFonts w:ascii="Courier New" w:hAnsi="Courier New" w:cs="Courier New"/>
          <w:sz w:val="18"/>
        </w:rPr>
      </w:pPr>
      <w:proofErr w:type="gramStart"/>
      <w:r w:rsidRPr="00F95D79">
        <w:rPr>
          <w:rFonts w:ascii="Arial" w:hAnsi="Courier New" w:cs="Courier New"/>
          <w:color w:val="000000"/>
          <w:sz w:val="18"/>
        </w:rPr>
        <w:t>[  9</w:t>
      </w:r>
      <w:proofErr w:type="gramEnd"/>
      <w:r w:rsidRPr="00F95D79">
        <w:rPr>
          <w:rFonts w:ascii="Arial" w:hAnsi="Courier New" w:cs="Courier New"/>
          <w:color w:val="000000"/>
          <w:sz w:val="18"/>
        </w:rPr>
        <w:t>] - Calculations in the Spherical Portion of the Head.</w:t>
      </w:r>
    </w:p>
    <w:p w14:paraId="290ED2B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[10] - Calculations in the Knuckle Portion of the Head.</w:t>
      </w:r>
    </w:p>
    <w:p w14:paraId="2D2D2EA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[11] - Calculated (Body Flange) Flange MDMT.</w:t>
      </w:r>
    </w:p>
    <w:p w14:paraId="4B921E1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[12] - Calculated Flat Head MDMT per UCS-66.3</w:t>
      </w:r>
    </w:p>
    <w:p w14:paraId="64D471C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[13] - 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Tubesheet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 xml:space="preserve"> MDMT, shell side, if applicable</w:t>
      </w:r>
    </w:p>
    <w:p w14:paraId="4EAB294C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[14] - 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Tubesheet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 xml:space="preserve"> MDMT, tube side, if applicable</w:t>
      </w:r>
    </w:p>
    <w:p w14:paraId="42AB5E1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[15] - Nozzle Material</w:t>
      </w:r>
    </w:p>
    <w:p w14:paraId="4D81EC5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[16] - Shell or Head Material</w:t>
      </w:r>
    </w:p>
    <w:p w14:paraId="463690D8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[17] - Impact Testing required</w:t>
      </w:r>
    </w:p>
    <w:p w14:paraId="07E9484D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[18] - Impact Testing not required, see UCS-66(b)(3)</w:t>
      </w:r>
    </w:p>
    <w:p w14:paraId="434EBCE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[19] - Select a valid hydrotest type to get the UG-20(f) exemption</w:t>
      </w:r>
    </w:p>
    <w:p w14:paraId="6CF3AB6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[20] - Cylinder/Cone Junction MDMT based on Longitudinal Stress considerations</w:t>
      </w:r>
    </w:p>
    <w:p w14:paraId="14771596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[21] - Bolting Material</w:t>
      </w:r>
    </w:p>
    <w:p w14:paraId="5A4847F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52337F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UG-84(b)(2) was not considered.</w:t>
      </w:r>
    </w:p>
    <w:p w14:paraId="0BF71B6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UCS-66(g) was not considered.</w:t>
      </w:r>
    </w:p>
    <w:p w14:paraId="7D68BDC7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>UCS-66(</w:t>
      </w:r>
      <w:proofErr w:type="spellStart"/>
      <w:r w:rsidRPr="00F95D79">
        <w:rPr>
          <w:rFonts w:ascii="Arial" w:hAnsi="Courier New" w:cs="Courier New"/>
          <w:color w:val="000000"/>
          <w:sz w:val="18"/>
        </w:rPr>
        <w:t>i</w:t>
      </w:r>
      <w:proofErr w:type="spellEnd"/>
      <w:r w:rsidRPr="00F95D79">
        <w:rPr>
          <w:rFonts w:ascii="Arial" w:hAnsi="Courier New" w:cs="Courier New"/>
          <w:color w:val="000000"/>
          <w:sz w:val="18"/>
        </w:rPr>
        <w:t>) was not considered.</w:t>
      </w:r>
    </w:p>
    <w:p w14:paraId="24A4F19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B9FAB7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Notes:</w:t>
      </w:r>
    </w:p>
    <w:p w14:paraId="1CEBA65C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Impact test temps were not entered in and not considered in the analysis.</w:t>
      </w:r>
    </w:p>
    <w:p w14:paraId="6C78D7D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UCS-66(</w:t>
      </w:r>
      <w:proofErr w:type="spellStart"/>
      <w:r w:rsidRPr="00F95D79">
        <w:rPr>
          <w:rFonts w:ascii="Arial" w:hAnsi="Courier New" w:cs="Courier New"/>
          <w:color w:val="0000FF"/>
          <w:sz w:val="18"/>
        </w:rPr>
        <w:t>i</w:t>
      </w:r>
      <w:proofErr w:type="spellEnd"/>
      <w:r w:rsidRPr="00F95D79">
        <w:rPr>
          <w:rFonts w:ascii="Arial" w:hAnsi="Courier New" w:cs="Courier New"/>
          <w:color w:val="0000FF"/>
          <w:sz w:val="18"/>
        </w:rPr>
        <w:t>) applies to impact tested materials not by specification and</w:t>
      </w:r>
    </w:p>
    <w:p w14:paraId="63BAE09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UCS-66(g) applies to materials impact tested per UG-84.1 General Note (c).</w:t>
      </w:r>
    </w:p>
    <w:p w14:paraId="150631A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FF"/>
          <w:sz w:val="18"/>
        </w:rPr>
        <w:t>The Basic MDMT includes the (30F) PWHT credit if applicable.</w:t>
      </w:r>
    </w:p>
    <w:p w14:paraId="4807464F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CDA692C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F95D79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F95D79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24201242" w14:textId="77777777" w:rsidR="00F95D79" w:rsidRDefault="00F95D79" w:rsidP="00F95D79">
      <w:pPr>
        <w:rPr>
          <w:rFonts w:ascii="Courier New" w:hAnsi="Courier New" w:cs="Courier New"/>
          <w:sz w:val="18"/>
        </w:rPr>
        <w:sectPr w:rsidR="00F95D79" w:rsidSect="003A51D6">
          <w:headerReference w:type="default" r:id="rId18"/>
          <w:pgSz w:w="12240" w:h="15840" w:code="1"/>
          <w:pgMar w:top="1440" w:right="504" w:bottom="720" w:left="360" w:header="720" w:footer="720" w:gutter="720"/>
          <w:cols w:space="720"/>
          <w:docGrid w:linePitch="272"/>
        </w:sectPr>
      </w:pPr>
    </w:p>
    <w:p w14:paraId="6FB5E1D8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  <w:r w:rsidRPr="00F95D79">
        <w:rPr>
          <w:rFonts w:ascii="Courier New" w:hAnsi="Courier New" w:cs="Courier New"/>
          <w:sz w:val="18"/>
        </w:rPr>
        <w:lastRenderedPageBreak/>
        <w:fldChar w:fldCharType="begin"/>
      </w:r>
      <w:r w:rsidRPr="00F95D79">
        <w:rPr>
          <w:rFonts w:ascii="Courier New" w:hAnsi="Courier New" w:cs="Courier New"/>
          <w:sz w:val="18"/>
          <w:lang w:val="fr-FR"/>
        </w:rPr>
        <w:instrText xml:space="preserve"> TC "</w:instrText>
      </w:r>
      <w:bookmarkStart w:id="12" w:name="_Toc222496887"/>
      <w:r w:rsidRPr="00F95D79">
        <w:rPr>
          <w:rFonts w:ascii="Courier New" w:hAnsi="Courier New" w:cs="Courier New"/>
          <w:sz w:val="18"/>
          <w:lang w:val="fr-FR"/>
        </w:rPr>
        <w:instrText>Vessel Design Summary:</w:instrText>
      </w:r>
      <w:bookmarkEnd w:id="12"/>
      <w:r w:rsidRPr="00F95D79">
        <w:rPr>
          <w:rFonts w:ascii="Courier New" w:hAnsi="Courier New" w:cs="Courier New"/>
          <w:sz w:val="18"/>
          <w:lang w:val="fr-FR"/>
        </w:rPr>
        <w:instrText xml:space="preserve">" /f C </w:instrText>
      </w:r>
      <w:r w:rsidRPr="00F95D79">
        <w:rPr>
          <w:rFonts w:ascii="Courier New" w:hAnsi="Courier New" w:cs="Courier New"/>
          <w:sz w:val="18"/>
        </w:rPr>
        <w:fldChar w:fldCharType="end"/>
      </w:r>
      <w:r w:rsidRPr="00F95D79">
        <w:rPr>
          <w:rFonts w:ascii="Tahoma" w:hAnsi="Courier New" w:cs="Courier New"/>
          <w:b/>
          <w:color w:val="000000"/>
          <w:sz w:val="18"/>
          <w:lang w:val="fr-FR"/>
        </w:rPr>
        <w:t>ASME Code, Section VIII Division 1, 2017</w:t>
      </w:r>
    </w:p>
    <w:p w14:paraId="11A5F110" w14:textId="77777777" w:rsidR="00F95D79" w:rsidRPr="00F95D79" w:rsidRDefault="00F95D79" w:rsidP="00F95D79">
      <w:pPr>
        <w:rPr>
          <w:rFonts w:ascii="Courier New" w:hAnsi="Courier New" w:cs="Courier New"/>
          <w:sz w:val="18"/>
          <w:lang w:val="fr-FR"/>
        </w:rPr>
      </w:pPr>
    </w:p>
    <w:p w14:paraId="5C6CC07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Courier New" w:hAnsi="Courier New" w:cs="Courier New"/>
          <w:sz w:val="18"/>
          <w:lang w:val="fr-FR"/>
        </w:rPr>
        <w:t xml:space="preserve"> </w:t>
      </w:r>
      <w:r>
        <w:rPr>
          <w:rFonts w:ascii="Courier New" w:hAnsi="Courier New" w:cs="Courier New"/>
          <w:sz w:val="18"/>
        </w:rPr>
        <w:t xml:space="preserve">Diameter </w:t>
      </w:r>
      <w:proofErr w:type="gramStart"/>
      <w:r>
        <w:rPr>
          <w:rFonts w:ascii="Courier New" w:hAnsi="Courier New" w:cs="Courier New"/>
          <w:sz w:val="18"/>
        </w:rPr>
        <w:t>Spec :</w:t>
      </w:r>
      <w:proofErr w:type="gramEnd"/>
      <w:r>
        <w:rPr>
          <w:rFonts w:ascii="Courier New" w:hAnsi="Courier New" w:cs="Courier New"/>
          <w:sz w:val="18"/>
        </w:rPr>
        <w:t xml:space="preserve"> 321.000 x 1124.000 x 566.000 x 1606.000 x 898.000 mm. ID</w:t>
      </w:r>
    </w:p>
    <w:p w14:paraId="79A2DDB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Vessel Design Length, Tangent to Tangent           </w:t>
      </w:r>
      <w:proofErr w:type="gramStart"/>
      <w:r>
        <w:rPr>
          <w:rFonts w:ascii="Courier New" w:hAnsi="Courier New" w:cs="Courier New"/>
          <w:sz w:val="18"/>
        </w:rPr>
        <w:t>7474.00  mm.</w:t>
      </w:r>
      <w:proofErr w:type="gramEnd"/>
    </w:p>
    <w:p w14:paraId="1987F0A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FB7DCF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of Bottom Tangent above Grade               </w:t>
      </w:r>
      <w:proofErr w:type="gramStart"/>
      <w:r>
        <w:rPr>
          <w:rFonts w:ascii="Courier New" w:hAnsi="Courier New" w:cs="Courier New"/>
          <w:sz w:val="18"/>
        </w:rPr>
        <w:t>50.00  mm.</w:t>
      </w:r>
      <w:proofErr w:type="gramEnd"/>
    </w:p>
    <w:p w14:paraId="0C4E8E6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Distance of Base above Grade                          </w:t>
      </w:r>
      <w:proofErr w:type="gramStart"/>
      <w:r>
        <w:rPr>
          <w:rFonts w:ascii="Courier New" w:hAnsi="Courier New" w:cs="Courier New"/>
          <w:sz w:val="18"/>
        </w:rPr>
        <w:t>0.00  mm.</w:t>
      </w:r>
      <w:proofErr w:type="gramEnd"/>
    </w:p>
    <w:p w14:paraId="5BFA2A2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Specified Datum Line Distance                         </w:t>
      </w:r>
      <w:proofErr w:type="gramStart"/>
      <w:r>
        <w:rPr>
          <w:rFonts w:ascii="Courier New" w:hAnsi="Courier New" w:cs="Courier New"/>
          <w:sz w:val="18"/>
        </w:rPr>
        <w:t>0.00  mm.</w:t>
      </w:r>
      <w:proofErr w:type="gramEnd"/>
    </w:p>
    <w:p w14:paraId="79E0F22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4956B6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Design Temperature                            </w:t>
      </w:r>
      <w:proofErr w:type="gramStart"/>
      <w:r>
        <w:rPr>
          <w:rFonts w:ascii="Courier New" w:hAnsi="Courier New" w:cs="Courier New"/>
          <w:sz w:val="18"/>
        </w:rPr>
        <w:t>170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10DAA2B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Internal Design Pressure                             </w:t>
      </w:r>
      <w:proofErr w:type="gramStart"/>
      <w:r>
        <w:rPr>
          <w:rFonts w:ascii="Courier New" w:hAnsi="Courier New" w:cs="Courier New"/>
          <w:sz w:val="18"/>
        </w:rPr>
        <w:t>0.500  bars</w:t>
      </w:r>
      <w:proofErr w:type="gramEnd"/>
    </w:p>
    <w:p w14:paraId="1B4472A1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70C4EC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Design Temperature                             </w:t>
      </w:r>
      <w:proofErr w:type="gramStart"/>
      <w:r>
        <w:rPr>
          <w:rFonts w:ascii="Courier New" w:hAnsi="Courier New" w:cs="Courier New"/>
          <w:sz w:val="18"/>
        </w:rPr>
        <w:t>50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27B18BB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Design Pressure                             </w:t>
      </w:r>
      <w:proofErr w:type="gramStart"/>
      <w:r>
        <w:rPr>
          <w:rFonts w:ascii="Courier New" w:hAnsi="Courier New" w:cs="Courier New"/>
          <w:sz w:val="18"/>
        </w:rPr>
        <w:t>0.100  bars</w:t>
      </w:r>
      <w:proofErr w:type="gramEnd"/>
    </w:p>
    <w:p w14:paraId="6D7E77C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99D5B0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Maximum Allowable Working Pressure                   </w:t>
      </w:r>
      <w:proofErr w:type="gramStart"/>
      <w:r>
        <w:rPr>
          <w:rFonts w:ascii="Courier New" w:hAnsi="Courier New" w:cs="Courier New"/>
          <w:sz w:val="18"/>
        </w:rPr>
        <w:t>1.653  bars</w:t>
      </w:r>
      <w:proofErr w:type="gramEnd"/>
    </w:p>
    <w:p w14:paraId="620B926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External Max. Allowable Working Pressure             </w:t>
      </w:r>
      <w:proofErr w:type="gramStart"/>
      <w:r>
        <w:rPr>
          <w:rFonts w:ascii="Courier New" w:hAnsi="Courier New" w:cs="Courier New"/>
          <w:sz w:val="18"/>
        </w:rPr>
        <w:t>0.271  bars</w:t>
      </w:r>
      <w:proofErr w:type="gramEnd"/>
    </w:p>
    <w:p w14:paraId="391F029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Hydrostatic Test Pressure                            </w:t>
      </w:r>
      <w:proofErr w:type="gramStart"/>
      <w:r>
        <w:rPr>
          <w:rFonts w:ascii="Courier New" w:hAnsi="Courier New" w:cs="Courier New"/>
          <w:sz w:val="18"/>
        </w:rPr>
        <w:t>0.000  bars</w:t>
      </w:r>
      <w:proofErr w:type="gramEnd"/>
    </w:p>
    <w:p w14:paraId="5D488A3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08742E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Required Minimum Design Metal Temperature            -28.</w:t>
      </w:r>
      <w:proofErr w:type="gramStart"/>
      <w:r>
        <w:rPr>
          <w:rFonts w:ascii="Courier New" w:hAnsi="Courier New" w:cs="Courier New"/>
          <w:sz w:val="18"/>
        </w:rPr>
        <w:t>9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66951C5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Warmest Computed Minimum Design Metal Temperature   -196.</w:t>
      </w:r>
      <w:proofErr w:type="gramStart"/>
      <w:r>
        <w:rPr>
          <w:rFonts w:ascii="Courier New" w:hAnsi="Courier New" w:cs="Courier New"/>
          <w:sz w:val="18"/>
        </w:rPr>
        <w:t>0  °</w:t>
      </w:r>
      <w:proofErr w:type="gramEnd"/>
      <w:r>
        <w:rPr>
          <w:rFonts w:ascii="Courier New" w:hAnsi="Courier New" w:cs="Courier New"/>
          <w:sz w:val="18"/>
        </w:rPr>
        <w:t>C</w:t>
      </w:r>
    </w:p>
    <w:p w14:paraId="4CDFDDA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5C53A8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Wind Design Code                                   ASCE-93</w:t>
      </w:r>
    </w:p>
    <w:p w14:paraId="0B91AEE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Earthquake Design Code                              UBC-94</w:t>
      </w:r>
    </w:p>
    <w:p w14:paraId="1E9ECD68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1F07302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EBC719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Materials of Construction:</w:t>
      </w:r>
    </w:p>
    <w:p w14:paraId="73E3788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Component |                 |       |                        |         |Normal </w:t>
      </w:r>
      <w:proofErr w:type="gramStart"/>
      <w:r>
        <w:rPr>
          <w:rFonts w:ascii="Courier New" w:hAnsi="Courier New" w:cs="Courier New"/>
          <w:sz w:val="18"/>
        </w:rPr>
        <w:t>|  Impact</w:t>
      </w:r>
      <w:proofErr w:type="gramEnd"/>
      <w:r>
        <w:rPr>
          <w:rFonts w:ascii="Courier New" w:hAnsi="Courier New" w:cs="Courier New"/>
          <w:sz w:val="18"/>
        </w:rPr>
        <w:t xml:space="preserve"> |</w:t>
      </w:r>
    </w:p>
    <w:p w14:paraId="216C292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Type |        Material | Class |              Thickness |   UNS # </w:t>
      </w:r>
      <w:proofErr w:type="gramStart"/>
      <w:r>
        <w:rPr>
          <w:rFonts w:ascii="Courier New" w:hAnsi="Courier New" w:cs="Courier New"/>
          <w:sz w:val="18"/>
        </w:rPr>
        <w:t xml:space="preserve">|  </w:t>
      </w:r>
      <w:proofErr w:type="spellStart"/>
      <w:r>
        <w:rPr>
          <w:rFonts w:ascii="Courier New" w:hAnsi="Courier New" w:cs="Courier New"/>
          <w:sz w:val="18"/>
        </w:rPr>
        <w:t>ized</w:t>
      </w:r>
      <w:proofErr w:type="spellEnd"/>
      <w:proofErr w:type="gramEnd"/>
      <w:r>
        <w:rPr>
          <w:rFonts w:ascii="Courier New" w:hAnsi="Courier New" w:cs="Courier New"/>
          <w:sz w:val="18"/>
        </w:rPr>
        <w:t xml:space="preserve"> |  Tested |</w:t>
      </w:r>
    </w:p>
    <w:p w14:paraId="4BAD4DD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----------------------------------------------------------------------------------------------</w:t>
      </w:r>
    </w:p>
    <w:p w14:paraId="7C178B0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Shell |      SA-240 316 |   ... |                    ... </w:t>
      </w:r>
      <w:proofErr w:type="gramStart"/>
      <w:r>
        <w:rPr>
          <w:rFonts w:ascii="Courier New" w:hAnsi="Courier New" w:cs="Courier New"/>
          <w:sz w:val="18"/>
        </w:rPr>
        <w:t>|  S</w:t>
      </w:r>
      <w:proofErr w:type="gramEnd"/>
      <w:r>
        <w:rPr>
          <w:rFonts w:ascii="Courier New" w:hAnsi="Courier New" w:cs="Courier New"/>
          <w:sz w:val="18"/>
        </w:rPr>
        <w:t>31600 |    No |      No |</w:t>
      </w:r>
    </w:p>
    <w:p w14:paraId="068BF6C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Cone |      SA-240 316 |   ... |                    ... </w:t>
      </w:r>
      <w:proofErr w:type="gramStart"/>
      <w:r>
        <w:rPr>
          <w:rFonts w:ascii="Courier New" w:hAnsi="Courier New" w:cs="Courier New"/>
          <w:sz w:val="18"/>
        </w:rPr>
        <w:t>|  S</w:t>
      </w:r>
      <w:proofErr w:type="gramEnd"/>
      <w:r>
        <w:rPr>
          <w:rFonts w:ascii="Courier New" w:hAnsi="Courier New" w:cs="Courier New"/>
          <w:sz w:val="18"/>
        </w:rPr>
        <w:t>31600 |    No |      No |</w:t>
      </w:r>
    </w:p>
    <w:p w14:paraId="75F8294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Cover |      SA-240 316 |   ... |                    ... </w:t>
      </w:r>
      <w:proofErr w:type="gramStart"/>
      <w:r>
        <w:rPr>
          <w:rFonts w:ascii="Courier New" w:hAnsi="Courier New" w:cs="Courier New"/>
          <w:sz w:val="18"/>
        </w:rPr>
        <w:t>|  S</w:t>
      </w:r>
      <w:proofErr w:type="gramEnd"/>
      <w:r>
        <w:rPr>
          <w:rFonts w:ascii="Courier New" w:hAnsi="Courier New" w:cs="Courier New"/>
          <w:sz w:val="18"/>
        </w:rPr>
        <w:t>31600 |    No |      No |</w:t>
      </w:r>
    </w:p>
    <w:p w14:paraId="214E372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Rings |      SA-240 316 |   ... |                    ... </w:t>
      </w:r>
      <w:proofErr w:type="gramStart"/>
      <w:r>
        <w:rPr>
          <w:rFonts w:ascii="Courier New" w:hAnsi="Courier New" w:cs="Courier New"/>
          <w:sz w:val="18"/>
        </w:rPr>
        <w:t>|  S</w:t>
      </w:r>
      <w:proofErr w:type="gramEnd"/>
      <w:r>
        <w:rPr>
          <w:rFonts w:ascii="Courier New" w:hAnsi="Courier New" w:cs="Courier New"/>
          <w:sz w:val="18"/>
        </w:rPr>
        <w:t>31600 |    No |      No |</w:t>
      </w:r>
    </w:p>
    <w:p w14:paraId="0AAB69E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Rings |      SA-240 304 |   ... |                    ... </w:t>
      </w:r>
      <w:proofErr w:type="gramStart"/>
      <w:r>
        <w:rPr>
          <w:rFonts w:ascii="Courier New" w:hAnsi="Courier New" w:cs="Courier New"/>
          <w:sz w:val="18"/>
        </w:rPr>
        <w:t>|  S</w:t>
      </w:r>
      <w:proofErr w:type="gramEnd"/>
      <w:r>
        <w:rPr>
          <w:rFonts w:ascii="Courier New" w:hAnsi="Courier New" w:cs="Courier New"/>
          <w:sz w:val="18"/>
        </w:rPr>
        <w:t>30400 |    No |      No |</w:t>
      </w:r>
    </w:p>
    <w:p w14:paraId="48BFAC1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561EF5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 Normalized is determined based on the UCS-66 material curve selection and Figure UCS-66.</w:t>
      </w:r>
    </w:p>
    <w:p w14:paraId="0A50585A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color w:val="000000"/>
          <w:sz w:val="18"/>
        </w:rPr>
        <w:t xml:space="preserve"> Impact Tested is based on material selection and material data properties.</w:t>
      </w:r>
    </w:p>
    <w:p w14:paraId="6876552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D89EEF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8726743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Element Pressures and MAWP (bars &amp; mm.):</w:t>
      </w:r>
    </w:p>
    <w:p w14:paraId="3E13D03E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840551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        |        Design |         |           |             | Str. |    In |</w:t>
      </w:r>
    </w:p>
    <w:p w14:paraId="167680E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Element Description |      Pressure |    Ext. |   Element |   Corrosion | </w:t>
      </w:r>
      <w:proofErr w:type="spellStart"/>
      <w:r>
        <w:rPr>
          <w:rFonts w:ascii="Courier New" w:hAnsi="Courier New" w:cs="Courier New"/>
          <w:sz w:val="18"/>
        </w:rPr>
        <w:t>Flg</w:t>
      </w:r>
      <w:proofErr w:type="spellEnd"/>
      <w:r>
        <w:rPr>
          <w:rFonts w:ascii="Courier New" w:hAnsi="Courier New" w:cs="Courier New"/>
          <w:sz w:val="18"/>
        </w:rPr>
        <w:t>. | Creep |</w:t>
      </w:r>
    </w:p>
    <w:p w14:paraId="56DA62A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or Type </w:t>
      </w:r>
      <w:proofErr w:type="gramStart"/>
      <w:r>
        <w:rPr>
          <w:rFonts w:ascii="Courier New" w:hAnsi="Courier New" w:cs="Courier New"/>
          <w:sz w:val="18"/>
        </w:rPr>
        <w:t>|  +</w:t>
      </w:r>
      <w:proofErr w:type="gramEnd"/>
      <w:r>
        <w:rPr>
          <w:rFonts w:ascii="Courier New" w:hAnsi="Courier New" w:cs="Courier New"/>
          <w:sz w:val="18"/>
        </w:rPr>
        <w:t xml:space="preserve"> Stat. head |  Press. |   M.A.W.P |   Allowance | Gov. | Range |</w:t>
      </w:r>
    </w:p>
    <w:p w14:paraId="0C3F0D6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--------------------------------------------------------------------------------------------</w:t>
      </w:r>
    </w:p>
    <w:p w14:paraId="2E6A4C6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Cylinder |         0.500 |    0.10 |    25.156 |      0.0000 </w:t>
      </w:r>
      <w:proofErr w:type="gramStart"/>
      <w:r>
        <w:rPr>
          <w:rFonts w:ascii="Courier New" w:hAnsi="Courier New" w:cs="Courier New"/>
          <w:sz w:val="18"/>
        </w:rPr>
        <w:t>|  N</w:t>
      </w:r>
      <w:proofErr w:type="gramEnd"/>
      <w:r>
        <w:rPr>
          <w:rFonts w:ascii="Courier New" w:hAnsi="Courier New" w:cs="Courier New"/>
          <w:sz w:val="18"/>
        </w:rPr>
        <w:t>/A |    No |</w:t>
      </w:r>
    </w:p>
    <w:p w14:paraId="4729821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Conical |         0.500 |    0.10 |     6.804 |      0.0000 </w:t>
      </w:r>
      <w:proofErr w:type="gramStart"/>
      <w:r>
        <w:rPr>
          <w:rFonts w:ascii="Courier New" w:hAnsi="Courier New" w:cs="Courier New"/>
          <w:sz w:val="18"/>
        </w:rPr>
        <w:t>|  N</w:t>
      </w:r>
      <w:proofErr w:type="gramEnd"/>
      <w:r>
        <w:rPr>
          <w:rFonts w:ascii="Courier New" w:hAnsi="Courier New" w:cs="Courier New"/>
          <w:sz w:val="18"/>
        </w:rPr>
        <w:t>/A |    No |</w:t>
      </w:r>
    </w:p>
    <w:p w14:paraId="0D273CF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Cylinder |         0.500 |    0.10 |     7.240 |      0.0000 </w:t>
      </w:r>
      <w:proofErr w:type="gramStart"/>
      <w:r>
        <w:rPr>
          <w:rFonts w:ascii="Courier New" w:hAnsi="Courier New" w:cs="Courier New"/>
          <w:sz w:val="18"/>
        </w:rPr>
        <w:t>|  N</w:t>
      </w:r>
      <w:proofErr w:type="gramEnd"/>
      <w:r>
        <w:rPr>
          <w:rFonts w:ascii="Courier New" w:hAnsi="Courier New" w:cs="Courier New"/>
          <w:sz w:val="18"/>
        </w:rPr>
        <w:t>/A |    No |</w:t>
      </w:r>
    </w:p>
    <w:p w14:paraId="6468511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</w:t>
      </w:r>
      <w:proofErr w:type="spellStart"/>
      <w:r>
        <w:rPr>
          <w:rFonts w:ascii="Courier New" w:hAnsi="Courier New" w:cs="Courier New"/>
          <w:sz w:val="18"/>
        </w:rPr>
        <w:t>Wld</w:t>
      </w:r>
      <w:proofErr w:type="spellEnd"/>
      <w:r>
        <w:rPr>
          <w:rFonts w:ascii="Courier New" w:hAnsi="Courier New" w:cs="Courier New"/>
          <w:sz w:val="18"/>
        </w:rPr>
        <w:t xml:space="preserve"> Flat |         0.500 |    0.10 |     2.124 |      0.0000 </w:t>
      </w:r>
      <w:proofErr w:type="gramStart"/>
      <w:r>
        <w:rPr>
          <w:rFonts w:ascii="Courier New" w:hAnsi="Courier New" w:cs="Courier New"/>
          <w:sz w:val="18"/>
        </w:rPr>
        <w:t>|  N</w:t>
      </w:r>
      <w:proofErr w:type="gramEnd"/>
      <w:r>
        <w:rPr>
          <w:rFonts w:ascii="Courier New" w:hAnsi="Courier New" w:cs="Courier New"/>
          <w:sz w:val="18"/>
        </w:rPr>
        <w:t>/A |    No |</w:t>
      </w:r>
    </w:p>
    <w:p w14:paraId="2E510DD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Cylinder |         0.500 |    0.10 |    14.332 |      0.0000 </w:t>
      </w:r>
      <w:proofErr w:type="gramStart"/>
      <w:r>
        <w:rPr>
          <w:rFonts w:ascii="Courier New" w:hAnsi="Courier New" w:cs="Courier New"/>
          <w:sz w:val="18"/>
        </w:rPr>
        <w:t>|  N</w:t>
      </w:r>
      <w:proofErr w:type="gramEnd"/>
      <w:r>
        <w:rPr>
          <w:rFonts w:ascii="Courier New" w:hAnsi="Courier New" w:cs="Courier New"/>
          <w:sz w:val="18"/>
        </w:rPr>
        <w:t>/A |    No |</w:t>
      </w:r>
    </w:p>
    <w:p w14:paraId="2A3D242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 Conical |         0.500 |    0.10 |     4.998 |      0.0000 </w:t>
      </w:r>
      <w:proofErr w:type="gramStart"/>
      <w:r>
        <w:rPr>
          <w:rFonts w:ascii="Courier New" w:hAnsi="Courier New" w:cs="Courier New"/>
          <w:sz w:val="18"/>
        </w:rPr>
        <w:t>|  N</w:t>
      </w:r>
      <w:proofErr w:type="gramEnd"/>
      <w:r>
        <w:rPr>
          <w:rFonts w:ascii="Courier New" w:hAnsi="Courier New" w:cs="Courier New"/>
          <w:sz w:val="18"/>
        </w:rPr>
        <w:t>/A |    No |</w:t>
      </w:r>
    </w:p>
    <w:p w14:paraId="3C6D4C3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Cylinder |         0.500 |    0.10 |     5.072 |      0.0000 </w:t>
      </w:r>
      <w:proofErr w:type="gramStart"/>
      <w:r>
        <w:rPr>
          <w:rFonts w:ascii="Courier New" w:hAnsi="Courier New" w:cs="Courier New"/>
          <w:sz w:val="18"/>
        </w:rPr>
        <w:t>|  N</w:t>
      </w:r>
      <w:proofErr w:type="gramEnd"/>
      <w:r>
        <w:rPr>
          <w:rFonts w:ascii="Courier New" w:hAnsi="Courier New" w:cs="Courier New"/>
          <w:sz w:val="18"/>
        </w:rPr>
        <w:t>/A |    No |</w:t>
      </w:r>
    </w:p>
    <w:p w14:paraId="7ED842D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</w:t>
      </w:r>
      <w:proofErr w:type="spellStart"/>
      <w:r>
        <w:rPr>
          <w:rFonts w:ascii="Courier New" w:hAnsi="Courier New" w:cs="Courier New"/>
          <w:sz w:val="18"/>
        </w:rPr>
        <w:t>Wld</w:t>
      </w:r>
      <w:proofErr w:type="spellEnd"/>
      <w:r>
        <w:rPr>
          <w:rFonts w:ascii="Courier New" w:hAnsi="Courier New" w:cs="Courier New"/>
          <w:sz w:val="18"/>
        </w:rPr>
        <w:t xml:space="preserve"> Flat |         0.500 |    0.10 |     1.653 |      0.0000 </w:t>
      </w:r>
      <w:proofErr w:type="gramStart"/>
      <w:r>
        <w:rPr>
          <w:rFonts w:ascii="Courier New" w:hAnsi="Courier New" w:cs="Courier New"/>
          <w:sz w:val="18"/>
        </w:rPr>
        <w:t>|  N</w:t>
      </w:r>
      <w:proofErr w:type="gramEnd"/>
      <w:r>
        <w:rPr>
          <w:rFonts w:ascii="Courier New" w:hAnsi="Courier New" w:cs="Courier New"/>
          <w:sz w:val="18"/>
        </w:rPr>
        <w:t>/A |    No |</w:t>
      </w:r>
    </w:p>
    <w:p w14:paraId="5414293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    Cylinder |         0.500 |    0.10 |     9.055 |      0.0000 </w:t>
      </w:r>
      <w:proofErr w:type="gramStart"/>
      <w:r>
        <w:rPr>
          <w:rFonts w:ascii="Courier New" w:hAnsi="Courier New" w:cs="Courier New"/>
          <w:sz w:val="18"/>
        </w:rPr>
        <w:t>|  N</w:t>
      </w:r>
      <w:proofErr w:type="gramEnd"/>
      <w:r>
        <w:rPr>
          <w:rFonts w:ascii="Courier New" w:hAnsi="Courier New" w:cs="Courier New"/>
          <w:sz w:val="18"/>
        </w:rPr>
        <w:t>/A |    No |</w:t>
      </w:r>
    </w:p>
    <w:p w14:paraId="0294B485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7C5231C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Stiffener Ring Specifications:</w:t>
      </w:r>
    </w:p>
    <w:p w14:paraId="1E1B486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</w:t>
      </w:r>
      <w:proofErr w:type="gramStart"/>
      <w:r>
        <w:rPr>
          <w:rFonts w:ascii="Courier New" w:hAnsi="Courier New" w:cs="Courier New"/>
          <w:sz w:val="18"/>
        </w:rPr>
        <w:t>Elevation  mm.</w:t>
      </w:r>
      <w:proofErr w:type="gramEnd"/>
      <w:r>
        <w:rPr>
          <w:rFonts w:ascii="Courier New" w:hAnsi="Courier New" w:cs="Courier New"/>
          <w:sz w:val="18"/>
        </w:rPr>
        <w:t xml:space="preserve">     Selected Type         User Description</w:t>
      </w:r>
    </w:p>
    <w:p w14:paraId="3FBCC32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0.00       </w:t>
      </w:r>
      <w:proofErr w:type="gramStart"/>
      <w:r>
        <w:rPr>
          <w:rFonts w:ascii="Courier New" w:hAnsi="Courier New" w:cs="Courier New"/>
          <w:sz w:val="18"/>
        </w:rPr>
        <w:t>Bar  39.0</w:t>
      </w:r>
      <w:proofErr w:type="gramEnd"/>
      <w:r>
        <w:rPr>
          <w:rFonts w:ascii="Courier New" w:hAnsi="Courier New" w:cs="Courier New"/>
          <w:sz w:val="18"/>
        </w:rPr>
        <w:t xml:space="preserve"> x  12.                 Ring 1-1</w:t>
      </w:r>
    </w:p>
    <w:p w14:paraId="224674A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1145.00       </w:t>
      </w:r>
      <w:proofErr w:type="gramStart"/>
      <w:r>
        <w:rPr>
          <w:rFonts w:ascii="Courier New" w:hAnsi="Courier New" w:cs="Courier New"/>
          <w:sz w:val="18"/>
        </w:rPr>
        <w:t>Bar  50.5</w:t>
      </w:r>
      <w:proofErr w:type="gramEnd"/>
      <w:r>
        <w:rPr>
          <w:rFonts w:ascii="Courier New" w:hAnsi="Courier New" w:cs="Courier New"/>
          <w:sz w:val="18"/>
        </w:rPr>
        <w:t xml:space="preserve"> x  10.                 Ring 2-1</w:t>
      </w:r>
    </w:p>
    <w:p w14:paraId="210B4F0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1724.00       </w:t>
      </w:r>
      <w:proofErr w:type="gramStart"/>
      <w:r>
        <w:rPr>
          <w:rFonts w:ascii="Courier New" w:hAnsi="Courier New" w:cs="Courier New"/>
          <w:sz w:val="18"/>
        </w:rPr>
        <w:t>Bar  49.0</w:t>
      </w:r>
      <w:proofErr w:type="gramEnd"/>
      <w:r>
        <w:rPr>
          <w:rFonts w:ascii="Courier New" w:hAnsi="Courier New" w:cs="Courier New"/>
          <w:sz w:val="18"/>
        </w:rPr>
        <w:t xml:space="preserve"> x  10.                 Ring 5-1</w:t>
      </w:r>
    </w:p>
    <w:p w14:paraId="5B58278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1736.00       </w:t>
      </w:r>
      <w:proofErr w:type="gramStart"/>
      <w:r>
        <w:rPr>
          <w:rFonts w:ascii="Courier New" w:hAnsi="Courier New" w:cs="Courier New"/>
          <w:sz w:val="18"/>
        </w:rPr>
        <w:t>Bar  49.0</w:t>
      </w:r>
      <w:proofErr w:type="gramEnd"/>
      <w:r>
        <w:rPr>
          <w:rFonts w:ascii="Courier New" w:hAnsi="Courier New" w:cs="Courier New"/>
          <w:sz w:val="18"/>
        </w:rPr>
        <w:t xml:space="preserve"> x  10.                 Ring 6-1</w:t>
      </w:r>
    </w:p>
    <w:p w14:paraId="24A2499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3605.00       </w:t>
      </w:r>
      <w:proofErr w:type="gramStart"/>
      <w:r>
        <w:rPr>
          <w:rFonts w:ascii="Courier New" w:hAnsi="Courier New" w:cs="Courier New"/>
          <w:sz w:val="18"/>
        </w:rPr>
        <w:t>Bar  47.8</w:t>
      </w:r>
      <w:proofErr w:type="gramEnd"/>
      <w:r>
        <w:rPr>
          <w:rFonts w:ascii="Courier New" w:hAnsi="Courier New" w:cs="Courier New"/>
          <w:sz w:val="18"/>
        </w:rPr>
        <w:t xml:space="preserve"> x  10.                 Ring 6-2</w:t>
      </w:r>
    </w:p>
    <w:p w14:paraId="192E1F6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4741.00       </w:t>
      </w:r>
      <w:proofErr w:type="gramStart"/>
      <w:r>
        <w:rPr>
          <w:rFonts w:ascii="Courier New" w:hAnsi="Courier New" w:cs="Courier New"/>
          <w:sz w:val="18"/>
        </w:rPr>
        <w:t>Bar  47.8</w:t>
      </w:r>
      <w:proofErr w:type="gramEnd"/>
      <w:r>
        <w:rPr>
          <w:rFonts w:ascii="Courier New" w:hAnsi="Courier New" w:cs="Courier New"/>
          <w:sz w:val="18"/>
        </w:rPr>
        <w:t xml:space="preserve"> x  10.                 Ring 6-3</w:t>
      </w:r>
    </w:p>
    <w:p w14:paraId="0785E1D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4846.00       </w:t>
      </w:r>
      <w:proofErr w:type="gramStart"/>
      <w:r>
        <w:rPr>
          <w:rFonts w:ascii="Courier New" w:hAnsi="Courier New" w:cs="Courier New"/>
          <w:sz w:val="18"/>
        </w:rPr>
        <w:t>Bar  47.0</w:t>
      </w:r>
      <w:proofErr w:type="gramEnd"/>
      <w:r>
        <w:rPr>
          <w:rFonts w:ascii="Courier New" w:hAnsi="Courier New" w:cs="Courier New"/>
          <w:sz w:val="18"/>
        </w:rPr>
        <w:t xml:space="preserve"> x  10.                 Ring 7-1</w:t>
      </w:r>
    </w:p>
    <w:p w14:paraId="54DD569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    6356.00       </w:t>
      </w:r>
      <w:proofErr w:type="gramStart"/>
      <w:r>
        <w:rPr>
          <w:rFonts w:ascii="Courier New" w:hAnsi="Courier New" w:cs="Courier New"/>
          <w:sz w:val="18"/>
        </w:rPr>
        <w:t>Bar  47.0</w:t>
      </w:r>
      <w:proofErr w:type="gramEnd"/>
      <w:r>
        <w:rPr>
          <w:rFonts w:ascii="Courier New" w:hAnsi="Courier New" w:cs="Courier New"/>
          <w:sz w:val="18"/>
        </w:rPr>
        <w:t xml:space="preserve"> x  10.                 Ring 7-2</w:t>
      </w:r>
    </w:p>
    <w:p w14:paraId="5876FEC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7469.00       </w:t>
      </w:r>
      <w:proofErr w:type="gramStart"/>
      <w:r>
        <w:rPr>
          <w:rFonts w:ascii="Courier New" w:hAnsi="Courier New" w:cs="Courier New"/>
          <w:sz w:val="18"/>
        </w:rPr>
        <w:t>Bar  26.0</w:t>
      </w:r>
      <w:proofErr w:type="gramEnd"/>
      <w:r>
        <w:rPr>
          <w:rFonts w:ascii="Courier New" w:hAnsi="Courier New" w:cs="Courier New"/>
          <w:sz w:val="18"/>
        </w:rPr>
        <w:t xml:space="preserve"> x  14.                 Ring 8.1</w:t>
      </w:r>
    </w:p>
    <w:p w14:paraId="4C20386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16E43220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Element Types and Properties:</w:t>
      </w:r>
    </w:p>
    <w:p w14:paraId="4B40E64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4629004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Element |"To" </w:t>
      </w:r>
      <w:proofErr w:type="spellStart"/>
      <w:r>
        <w:rPr>
          <w:rFonts w:ascii="Courier New" w:hAnsi="Courier New" w:cs="Courier New"/>
          <w:sz w:val="18"/>
        </w:rPr>
        <w:t>Elev</w:t>
      </w:r>
      <w:proofErr w:type="spellEnd"/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|  Element</w:t>
      </w:r>
      <w:proofErr w:type="gramEnd"/>
      <w:r>
        <w:rPr>
          <w:rFonts w:ascii="Courier New" w:hAnsi="Courier New" w:cs="Courier New"/>
          <w:sz w:val="18"/>
        </w:rPr>
        <w:t xml:space="preserve"> |  Nominal | Finished | </w:t>
      </w:r>
      <w:proofErr w:type="spellStart"/>
      <w:r>
        <w:rPr>
          <w:rFonts w:ascii="Courier New" w:hAnsi="Courier New" w:cs="Courier New"/>
          <w:sz w:val="18"/>
        </w:rPr>
        <w:t>Reqd</w:t>
      </w:r>
      <w:proofErr w:type="spellEnd"/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Thk</w:t>
      </w:r>
      <w:proofErr w:type="spellEnd"/>
      <w:r>
        <w:rPr>
          <w:rFonts w:ascii="Courier New" w:hAnsi="Courier New" w:cs="Courier New"/>
          <w:sz w:val="18"/>
        </w:rPr>
        <w:t xml:space="preserve"> | </w:t>
      </w:r>
      <w:proofErr w:type="spellStart"/>
      <w:r>
        <w:rPr>
          <w:rFonts w:ascii="Courier New" w:hAnsi="Courier New" w:cs="Courier New"/>
          <w:sz w:val="18"/>
        </w:rPr>
        <w:t>Reqd</w:t>
      </w:r>
      <w:proofErr w:type="spellEnd"/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Thk</w:t>
      </w:r>
      <w:proofErr w:type="spellEnd"/>
      <w:r>
        <w:rPr>
          <w:rFonts w:ascii="Courier New" w:hAnsi="Courier New" w:cs="Courier New"/>
          <w:sz w:val="18"/>
        </w:rPr>
        <w:t xml:space="preserve"> |   Long |   Circ |</w:t>
      </w:r>
    </w:p>
    <w:p w14:paraId="552885E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     |          |   Length |Thickness |Thickness | Internal | External |    Eff |    Eff |</w:t>
      </w:r>
    </w:p>
    <w:p w14:paraId="73C3C19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 Type |      mm. |      mm. |      mm. |      mm. |      mm. |      mm. |        |        |</w:t>
      </w:r>
    </w:p>
    <w:p w14:paraId="4E39609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------------------------------------------------------------------------------------------------</w:t>
      </w:r>
    </w:p>
    <w:p w14:paraId="2D5EEE3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Cylinder |     50.0 |     50.0 |      3.0 |      3.0 |      1.5 |      ... |   1.00 |   1.00 |</w:t>
      </w:r>
    </w:p>
    <w:p w14:paraId="76CA3D0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</w:t>
      </w:r>
      <w:proofErr w:type="gramStart"/>
      <w:r>
        <w:rPr>
          <w:rFonts w:ascii="Courier New" w:hAnsi="Courier New" w:cs="Courier New"/>
          <w:sz w:val="18"/>
        </w:rPr>
        <w:t>Conical  |</w:t>
      </w:r>
      <w:proofErr w:type="gramEnd"/>
      <w:r>
        <w:rPr>
          <w:rFonts w:ascii="Courier New" w:hAnsi="Courier New" w:cs="Courier New"/>
          <w:sz w:val="18"/>
        </w:rPr>
        <w:t xml:space="preserve">   1150.0 |   1100.0 |      3.0 |      3.0 |      1.5 |      ... |   1.00 |   1.00 |</w:t>
      </w:r>
    </w:p>
    <w:p w14:paraId="45C08FB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Cylinder |   1606.0 |    456.0 |      3.0 |      3.0 |      1.5 |      ... |   1.00 |   1.00 |</w:t>
      </w:r>
    </w:p>
    <w:p w14:paraId="42AB7E8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</w:t>
      </w:r>
      <w:proofErr w:type="spellStart"/>
      <w:r>
        <w:rPr>
          <w:rFonts w:ascii="Courier New" w:hAnsi="Courier New" w:cs="Courier New"/>
          <w:sz w:val="18"/>
        </w:rPr>
        <w:t>Wld</w:t>
      </w:r>
      <w:proofErr w:type="spellEnd"/>
      <w:r>
        <w:rPr>
          <w:rFonts w:ascii="Courier New" w:hAnsi="Courier New" w:cs="Courier New"/>
          <w:sz w:val="18"/>
        </w:rPr>
        <w:t xml:space="preserve"> Flat |   1616.0 |     10.0 |     10.0 |     10.0 |      4.9 |      ... |   1.00 |   1.00 |</w:t>
      </w:r>
    </w:p>
    <w:p w14:paraId="51F07AE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Cylinder |   1731.0 |    115.0 |      3.0 |      3.0 |      1.5 |      ... |   1.00 |   1.00 |</w:t>
      </w:r>
    </w:p>
    <w:p w14:paraId="149CA05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</w:t>
      </w:r>
      <w:proofErr w:type="gramStart"/>
      <w:r>
        <w:rPr>
          <w:rFonts w:ascii="Courier New" w:hAnsi="Courier New" w:cs="Courier New"/>
          <w:sz w:val="18"/>
        </w:rPr>
        <w:t>Conical  |</w:t>
      </w:r>
      <w:proofErr w:type="gramEnd"/>
      <w:r>
        <w:rPr>
          <w:rFonts w:ascii="Courier New" w:hAnsi="Courier New" w:cs="Courier New"/>
          <w:sz w:val="18"/>
        </w:rPr>
        <w:t xml:space="preserve">   4746.0 |   3015.0 |      3.0 |      3.0 |      1.5 |      ... |   1.00 |   1.00 |</w:t>
      </w:r>
    </w:p>
    <w:p w14:paraId="27DC489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Cylinder |   7260.0 |   2514.0 |      3.0 |      3.0 |      1.5 |      ... |   1.00 |   1.00 |</w:t>
      </w:r>
    </w:p>
    <w:p w14:paraId="45387DB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</w:t>
      </w:r>
      <w:proofErr w:type="spellStart"/>
      <w:r>
        <w:rPr>
          <w:rFonts w:ascii="Courier New" w:hAnsi="Courier New" w:cs="Courier New"/>
          <w:sz w:val="18"/>
        </w:rPr>
        <w:t>Wld</w:t>
      </w:r>
      <w:proofErr w:type="spellEnd"/>
      <w:r>
        <w:rPr>
          <w:rFonts w:ascii="Courier New" w:hAnsi="Courier New" w:cs="Courier New"/>
          <w:sz w:val="18"/>
        </w:rPr>
        <w:t xml:space="preserve"> Flat |   7274.0 |     14.0 |     14.0 |     14.0 |      7.7 |      ... |   1.00 |   1.00 |</w:t>
      </w:r>
    </w:p>
    <w:p w14:paraId="5EF0D55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Cylinder |   7474.0 |    200.0 |      3.0 |      3.0 |      1.5 |      ... |   1.00 |   1.00 |</w:t>
      </w:r>
    </w:p>
    <w:p w14:paraId="3098331A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B30386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External Pressure Calculations:</w:t>
      </w:r>
    </w:p>
    <w:p w14:paraId="4F2E341D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6D6A65B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External |   External |        External |    External |</w:t>
      </w:r>
    </w:p>
    <w:p w14:paraId="6DE3EB1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  To </w:t>
      </w:r>
      <w:proofErr w:type="gramStart"/>
      <w:r>
        <w:rPr>
          <w:rFonts w:ascii="Courier New" w:hAnsi="Courier New" w:cs="Courier New"/>
          <w:sz w:val="18"/>
        </w:rPr>
        <w:t>|  Actual</w:t>
      </w:r>
      <w:proofErr w:type="gramEnd"/>
      <w:r>
        <w:rPr>
          <w:rFonts w:ascii="Courier New" w:hAnsi="Courier New" w:cs="Courier New"/>
          <w:sz w:val="18"/>
        </w:rPr>
        <w:t xml:space="preserve"> T. | Required T.| Design Pressure |    M.A.W.P. |</w:t>
      </w:r>
    </w:p>
    <w:p w14:paraId="48090CC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     mm. |        mm. |            bars |        bars |</w:t>
      </w:r>
    </w:p>
    <w:p w14:paraId="5E97F38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</w:t>
      </w:r>
    </w:p>
    <w:p w14:paraId="0CF0C17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No Calc |             0.1 |     No Calc |</w:t>
      </w:r>
    </w:p>
    <w:p w14:paraId="7F53E72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20|          3 |    0.19212 |             0.1 |      12.103 |</w:t>
      </w:r>
    </w:p>
    <w:p w14:paraId="58BAAE8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1.27187 |             0.1 |     0.85662 |</w:t>
      </w:r>
    </w:p>
    <w:p w14:paraId="69238FB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30|          3 |    0.43542 |             0.1 |     3.08702 |</w:t>
      </w:r>
    </w:p>
    <w:p w14:paraId="4DC56D4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30|    40|          3 |    0.99796 |             0.1 |     1.60685 |</w:t>
      </w:r>
    </w:p>
    <w:p w14:paraId="078562F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40|    50|         10 |    No Calc |             0.1 |     No Calc |</w:t>
      </w:r>
    </w:p>
    <w:p w14:paraId="6B9C008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0.36718 |             0.1 |     6.05541 |</w:t>
      </w:r>
    </w:p>
    <w:p w14:paraId="702C963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60|          3 |    0.20698 |             0.1 |     7.27422 |</w:t>
      </w:r>
    </w:p>
    <w:p w14:paraId="5F77282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 0.2107 |             0.1 |     7.13086 |</w:t>
      </w:r>
    </w:p>
    <w:p w14:paraId="6E62514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1.66204 |             0.1 |     0.43479 |</w:t>
      </w:r>
    </w:p>
    <w:p w14:paraId="6B1F9CF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1.72473 |             0.1 |     0.40042 |</w:t>
      </w:r>
    </w:p>
    <w:p w14:paraId="2628915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70|          3 |    0.59194 |             0.1 |     2.11938 |</w:t>
      </w:r>
    </w:p>
    <w:p w14:paraId="3A08704A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0.64382 |             0.1 |      2.0579 |</w:t>
      </w:r>
    </w:p>
    <w:p w14:paraId="5C0FA7C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2.02088 |             0.1 |     0.27114 |</w:t>
      </w:r>
    </w:p>
    <w:p w14:paraId="340AF95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80|          3 |    1.63721 |             0.1 |     0.45972 |</w:t>
      </w:r>
    </w:p>
    <w:p w14:paraId="3551BCC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80|    90|         14 |    No Calc |             0.1 |     No Calc |</w:t>
      </w:r>
    </w:p>
    <w:p w14:paraId="2A03FC3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3 |    0.61369 |             0.1 |     3.26313 |</w:t>
      </w:r>
    </w:p>
    <w:p w14:paraId="197B71B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100|          3 |    0.32711 |             0.1 |      4.3309 |</w:t>
      </w:r>
    </w:p>
    <w:p w14:paraId="7B84EFF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</w:t>
      </w:r>
    </w:p>
    <w:p w14:paraId="62AA586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75DF597E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External Pressure Calculations:</w:t>
      </w:r>
    </w:p>
    <w:p w14:paraId="07BAD7F4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A4E531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Actual Length | Allowable Length | Ring Inertia | Ring Inertia |</w:t>
      </w:r>
    </w:p>
    <w:p w14:paraId="084531D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From|   To | Bet. Stiffeners </w:t>
      </w:r>
      <w:proofErr w:type="gramStart"/>
      <w:r>
        <w:rPr>
          <w:rFonts w:ascii="Courier New" w:hAnsi="Courier New" w:cs="Courier New"/>
          <w:sz w:val="18"/>
        </w:rPr>
        <w:t>|  Bet</w:t>
      </w:r>
      <w:proofErr w:type="gramEnd"/>
      <w:r>
        <w:rPr>
          <w:rFonts w:ascii="Courier New" w:hAnsi="Courier New" w:cs="Courier New"/>
          <w:sz w:val="18"/>
        </w:rPr>
        <w:t>. Stiffeners |     Required |    Available |</w:t>
      </w:r>
    </w:p>
    <w:p w14:paraId="1E9BD8B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|      |             mm. |              mm. |        cm**4 |        cm**4 |</w:t>
      </w:r>
    </w:p>
    <w:p w14:paraId="067ED5F5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</w:t>
      </w:r>
    </w:p>
    <w:p w14:paraId="092FE7A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10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No Calc |          No Calc |      No Calc |      No Calc |</w:t>
      </w:r>
    </w:p>
    <w:p w14:paraId="6341486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20|              50 |          4811.25 |   0.00062658 |      9.67321 |</w:t>
      </w:r>
    </w:p>
    <w:p w14:paraId="5781109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20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706.449 |          706.449 |      No Calc |      No Calc |</w:t>
      </w:r>
    </w:p>
    <w:p w14:paraId="6538418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30|         4.99191 |          4.99191 |      0.36588 |       20.652 |</w:t>
      </w:r>
    </w:p>
    <w:p w14:paraId="606F8FF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30|    40|             456 |           6566.1 |      No Calc |      No Calc |</w:t>
      </w:r>
    </w:p>
    <w:p w14:paraId="3000491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40|    50|         No Calc |          No Calc |      No Calc |      No Calc |</w:t>
      </w:r>
    </w:p>
    <w:p w14:paraId="6722569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50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   108 |          4021.26 |      No Calc |      No Calc |</w:t>
      </w:r>
    </w:p>
    <w:p w14:paraId="5206318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60|               7 |          487.092 |    0.0077134 |      17.0396 |</w:t>
      </w:r>
    </w:p>
    <w:p w14:paraId="7CF73223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60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4.99249 |          4.99249 |      No Calc |      No Calc |</w:t>
      </w:r>
    </w:p>
    <w:p w14:paraId="4A55EF3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1374.53 |          1374.53 |     0.093369 |      17.0481 |</w:t>
      </w:r>
    </w:p>
    <w:p w14:paraId="0E73B2DC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997.779 |          997.779 |      1.53939 |      18.2173 |</w:t>
      </w:r>
    </w:p>
    <w:p w14:paraId="54D16AA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70|         4.99741 |          4.99741 |       1.5006 |      19.1386 |</w:t>
      </w:r>
    </w:p>
    <w:p w14:paraId="1F161DA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70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   100 |          2398.86 |      No Calc |      No Calc |</w:t>
      </w:r>
    </w:p>
    <w:p w14:paraId="1E601FC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  1510 |          3984.95 |      2.40723 |      18.3065 |</w:t>
      </w:r>
    </w:p>
    <w:p w14:paraId="6D87F5E8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 80|             904 |          3985.66 |      3.60856 |      18.3065 |</w:t>
      </w:r>
    </w:p>
    <w:p w14:paraId="3C07053E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lastRenderedPageBreak/>
        <w:t xml:space="preserve">    80|    90|         No Calc |          No Calc |      No Calc |      No Calc |</w:t>
      </w:r>
    </w:p>
    <w:p w14:paraId="0EA03ED6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90</w:t>
      </w:r>
      <w:proofErr w:type="gramStart"/>
      <w:r>
        <w:rPr>
          <w:rFonts w:ascii="Courier New" w:hAnsi="Courier New" w:cs="Courier New"/>
          <w:sz w:val="18"/>
        </w:rPr>
        <w:t>|  Ring</w:t>
      </w:r>
      <w:proofErr w:type="gramEnd"/>
      <w:r>
        <w:rPr>
          <w:rFonts w:ascii="Courier New" w:hAnsi="Courier New" w:cs="Courier New"/>
          <w:sz w:val="18"/>
        </w:rPr>
        <w:t>|             195 |          5498.92 |      No Calc |      No Calc |</w:t>
      </w:r>
    </w:p>
    <w:p w14:paraId="2E8EAE17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Ring|   100|               5 |          216.544 |     0.052954 |      4.51783 |</w:t>
      </w:r>
    </w:p>
    <w:p w14:paraId="0FC7C0BB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--------------------------------------------------------------------------------</w:t>
      </w:r>
    </w:p>
    <w:p w14:paraId="20F662B0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AA0EDAF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b/>
          <w:color w:val="000000"/>
          <w:sz w:val="18"/>
        </w:rPr>
        <w:t>Factored Loads:</w:t>
      </w:r>
    </w:p>
    <w:p w14:paraId="5A57CB06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D963D49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b/>
          <w:color w:val="000000"/>
          <w:sz w:val="18"/>
        </w:rPr>
        <w:t>Un-Factored Loads:</w:t>
      </w:r>
    </w:p>
    <w:p w14:paraId="2FAF10A7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477D325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Tahoma" w:hAnsi="Courier New" w:cs="Courier New"/>
          <w:b/>
          <w:color w:val="000000"/>
          <w:sz w:val="18"/>
        </w:rPr>
        <w:t>Weights:</w:t>
      </w:r>
    </w:p>
    <w:p w14:paraId="3E8C5B44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Fabricated - </w:t>
      </w:r>
      <w:proofErr w:type="gramStart"/>
      <w:r>
        <w:rPr>
          <w:rFonts w:ascii="Courier New" w:hAnsi="Courier New" w:cs="Courier New"/>
          <w:sz w:val="18"/>
        </w:rPr>
        <w:t>Bare  W</w:t>
      </w:r>
      <w:proofErr w:type="gramEnd"/>
      <w:r>
        <w:rPr>
          <w:rFonts w:ascii="Courier New" w:hAnsi="Courier New" w:cs="Courier New"/>
          <w:sz w:val="18"/>
        </w:rPr>
        <w:t>/O Removable Internals                1106.2  kg.</w:t>
      </w:r>
    </w:p>
    <w:p w14:paraId="7B0BE172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Shop </w:t>
      </w:r>
      <w:proofErr w:type="gramStart"/>
      <w:r>
        <w:rPr>
          <w:rFonts w:ascii="Courier New" w:hAnsi="Courier New" w:cs="Courier New"/>
          <w:sz w:val="18"/>
        </w:rPr>
        <w:t>Test  -</w:t>
      </w:r>
      <w:proofErr w:type="gramEnd"/>
      <w:r>
        <w:rPr>
          <w:rFonts w:ascii="Courier New" w:hAnsi="Courier New" w:cs="Courier New"/>
          <w:sz w:val="18"/>
        </w:rPr>
        <w:t xml:space="preserve"> Fabricated + Water ( Full )                 10310.6  kg.</w:t>
      </w:r>
    </w:p>
    <w:p w14:paraId="2B64975F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Shipping   - Fab. + Rem. </w:t>
      </w:r>
      <w:proofErr w:type="spellStart"/>
      <w:proofErr w:type="gramStart"/>
      <w:r>
        <w:rPr>
          <w:rFonts w:ascii="Courier New" w:hAnsi="Courier New" w:cs="Courier New"/>
          <w:sz w:val="18"/>
        </w:rPr>
        <w:t>Intls</w:t>
      </w:r>
      <w:proofErr w:type="spellEnd"/>
      <w:r>
        <w:rPr>
          <w:rFonts w:ascii="Courier New" w:hAnsi="Courier New" w:cs="Courier New"/>
          <w:sz w:val="18"/>
        </w:rPr>
        <w:t>.+</w:t>
      </w:r>
      <w:proofErr w:type="gramEnd"/>
      <w:r>
        <w:rPr>
          <w:rFonts w:ascii="Courier New" w:hAnsi="Courier New" w:cs="Courier New"/>
          <w:sz w:val="18"/>
        </w:rPr>
        <w:t xml:space="preserve"> Shipping App.            </w:t>
      </w:r>
      <w:proofErr w:type="gramStart"/>
      <w:r>
        <w:rPr>
          <w:rFonts w:ascii="Courier New" w:hAnsi="Courier New" w:cs="Courier New"/>
          <w:sz w:val="18"/>
        </w:rPr>
        <w:t>1106.2  kg</w:t>
      </w:r>
      <w:proofErr w:type="gramEnd"/>
      <w:r>
        <w:rPr>
          <w:rFonts w:ascii="Courier New" w:hAnsi="Courier New" w:cs="Courier New"/>
          <w:sz w:val="18"/>
        </w:rPr>
        <w:t>.</w:t>
      </w:r>
    </w:p>
    <w:p w14:paraId="6CC1994D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Erected    - Fab. + Rem. </w:t>
      </w:r>
      <w:proofErr w:type="spellStart"/>
      <w:proofErr w:type="gramStart"/>
      <w:r>
        <w:rPr>
          <w:rFonts w:ascii="Courier New" w:hAnsi="Courier New" w:cs="Courier New"/>
          <w:sz w:val="18"/>
        </w:rPr>
        <w:t>Intls</w:t>
      </w:r>
      <w:proofErr w:type="spellEnd"/>
      <w:r>
        <w:rPr>
          <w:rFonts w:ascii="Courier New" w:hAnsi="Courier New" w:cs="Courier New"/>
          <w:sz w:val="18"/>
        </w:rPr>
        <w:t>.+</w:t>
      </w:r>
      <w:proofErr w:type="gramEnd"/>
      <w:r>
        <w:rPr>
          <w:rFonts w:ascii="Courier New" w:hAnsi="Courier New" w:cs="Courier New"/>
          <w:sz w:val="18"/>
        </w:rPr>
        <w:t xml:space="preserve"> </w:t>
      </w:r>
      <w:proofErr w:type="spellStart"/>
      <w:r>
        <w:rPr>
          <w:rFonts w:ascii="Courier New" w:hAnsi="Courier New" w:cs="Courier New"/>
          <w:sz w:val="18"/>
        </w:rPr>
        <w:t>Insul</w:t>
      </w:r>
      <w:proofErr w:type="spellEnd"/>
      <w:r>
        <w:rPr>
          <w:rFonts w:ascii="Courier New" w:hAnsi="Courier New" w:cs="Courier New"/>
          <w:sz w:val="18"/>
        </w:rPr>
        <w:t>. (</w:t>
      </w:r>
      <w:proofErr w:type="spellStart"/>
      <w:proofErr w:type="gramStart"/>
      <w:r>
        <w:rPr>
          <w:rFonts w:ascii="Courier New" w:hAnsi="Courier New" w:cs="Courier New"/>
          <w:sz w:val="18"/>
        </w:rPr>
        <w:t>etc</w:t>
      </w:r>
      <w:proofErr w:type="spellEnd"/>
      <w:r>
        <w:rPr>
          <w:rFonts w:ascii="Courier New" w:hAnsi="Courier New" w:cs="Courier New"/>
          <w:sz w:val="18"/>
        </w:rPr>
        <w:t xml:space="preserve">)   </w:t>
      </w:r>
      <w:proofErr w:type="gramEnd"/>
      <w:r>
        <w:rPr>
          <w:rFonts w:ascii="Courier New" w:hAnsi="Courier New" w:cs="Courier New"/>
          <w:sz w:val="18"/>
        </w:rPr>
        <w:t xml:space="preserve">          1106.2  kg.</w:t>
      </w:r>
    </w:p>
    <w:p w14:paraId="0E536B69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Empty      - Fab. + </w:t>
      </w:r>
      <w:proofErr w:type="spellStart"/>
      <w:r>
        <w:rPr>
          <w:rFonts w:ascii="Courier New" w:hAnsi="Courier New" w:cs="Courier New"/>
          <w:sz w:val="18"/>
        </w:rPr>
        <w:t>Intls</w:t>
      </w:r>
      <w:proofErr w:type="spellEnd"/>
      <w:r>
        <w:rPr>
          <w:rFonts w:ascii="Courier New" w:hAnsi="Courier New" w:cs="Courier New"/>
          <w:sz w:val="18"/>
        </w:rPr>
        <w:t xml:space="preserve">. + Details + </w:t>
      </w:r>
      <w:proofErr w:type="spellStart"/>
      <w:r>
        <w:rPr>
          <w:rFonts w:ascii="Courier New" w:hAnsi="Courier New" w:cs="Courier New"/>
          <w:sz w:val="18"/>
        </w:rPr>
        <w:t>Wghts</w:t>
      </w:r>
      <w:proofErr w:type="spellEnd"/>
      <w:r>
        <w:rPr>
          <w:rFonts w:ascii="Courier New" w:hAnsi="Courier New" w:cs="Courier New"/>
          <w:sz w:val="18"/>
        </w:rPr>
        <w:t xml:space="preserve">.             </w:t>
      </w:r>
      <w:proofErr w:type="gramStart"/>
      <w:r>
        <w:rPr>
          <w:rFonts w:ascii="Courier New" w:hAnsi="Courier New" w:cs="Courier New"/>
          <w:sz w:val="18"/>
        </w:rPr>
        <w:t>1106.2  kg</w:t>
      </w:r>
      <w:proofErr w:type="gramEnd"/>
      <w:r>
        <w:rPr>
          <w:rFonts w:ascii="Courier New" w:hAnsi="Courier New" w:cs="Courier New"/>
          <w:sz w:val="18"/>
        </w:rPr>
        <w:t>.</w:t>
      </w:r>
    </w:p>
    <w:p w14:paraId="598A8340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</w:t>
      </w:r>
      <w:proofErr w:type="gramStart"/>
      <w:r>
        <w:rPr>
          <w:rFonts w:ascii="Courier New" w:hAnsi="Courier New" w:cs="Courier New"/>
          <w:sz w:val="18"/>
        </w:rPr>
        <w:t>Operating  -</w:t>
      </w:r>
      <w:proofErr w:type="gramEnd"/>
      <w:r>
        <w:rPr>
          <w:rFonts w:ascii="Courier New" w:hAnsi="Courier New" w:cs="Courier New"/>
          <w:sz w:val="18"/>
        </w:rPr>
        <w:t xml:space="preserve"> Empty + Operating Liquid (No CA)             1106.2  kg.</w:t>
      </w:r>
    </w:p>
    <w:p w14:paraId="761FC981" w14:textId="77777777" w:rsidR="00F95D79" w:rsidRDefault="00F95D79" w:rsidP="00F95D79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Field Test - Empty Weight + Water (</w:t>
      </w:r>
      <w:proofErr w:type="gramStart"/>
      <w:r>
        <w:rPr>
          <w:rFonts w:ascii="Courier New" w:hAnsi="Courier New" w:cs="Courier New"/>
          <w:sz w:val="18"/>
        </w:rPr>
        <w:t xml:space="preserve">Full)   </w:t>
      </w:r>
      <w:proofErr w:type="gramEnd"/>
      <w:r>
        <w:rPr>
          <w:rFonts w:ascii="Courier New" w:hAnsi="Courier New" w:cs="Courier New"/>
          <w:sz w:val="18"/>
        </w:rPr>
        <w:t xml:space="preserve">              10310.6  kg.</w:t>
      </w:r>
    </w:p>
    <w:p w14:paraId="70EB42BB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21C7A482" w14:textId="77777777" w:rsidR="00F95D79" w:rsidRDefault="00F95D79" w:rsidP="00F95D79">
      <w:pPr>
        <w:rPr>
          <w:rFonts w:ascii="Courier New" w:hAnsi="Courier New" w:cs="Courier New"/>
          <w:sz w:val="18"/>
        </w:rPr>
      </w:pPr>
      <w:r w:rsidRPr="00F95D79">
        <w:rPr>
          <w:rFonts w:ascii="Arial" w:hAnsi="Courier New" w:cs="Courier New"/>
          <w:b/>
          <w:color w:val="0000FF"/>
          <w:sz w:val="18"/>
        </w:rPr>
        <w:t xml:space="preserve">PV Elite is a trademark of Intergraph </w:t>
      </w:r>
      <w:proofErr w:type="spellStart"/>
      <w:r w:rsidRPr="00F95D79">
        <w:rPr>
          <w:rFonts w:ascii="Arial" w:hAnsi="Courier New" w:cs="Courier New"/>
          <w:b/>
          <w:color w:val="0000FF"/>
          <w:sz w:val="18"/>
        </w:rPr>
        <w:t>CADWorx</w:t>
      </w:r>
      <w:proofErr w:type="spellEnd"/>
      <w:r w:rsidRPr="00F95D79">
        <w:rPr>
          <w:rFonts w:ascii="Arial" w:hAnsi="Courier New" w:cs="Courier New"/>
          <w:b/>
          <w:color w:val="0000FF"/>
          <w:sz w:val="18"/>
        </w:rPr>
        <w:t xml:space="preserve"> &amp; Analysis Solutions, Inc. 2019</w:t>
      </w:r>
    </w:p>
    <w:p w14:paraId="041B5293" w14:textId="77777777" w:rsidR="00F95D79" w:rsidRDefault="00F95D79" w:rsidP="00F95D79">
      <w:pPr>
        <w:rPr>
          <w:rFonts w:ascii="Courier New" w:hAnsi="Courier New" w:cs="Courier New"/>
          <w:sz w:val="18"/>
        </w:rPr>
      </w:pPr>
    </w:p>
    <w:p w14:paraId="36C760F7" w14:textId="02FECD6C" w:rsidR="00F95D79" w:rsidRPr="00F95D79" w:rsidRDefault="00F95D79" w:rsidP="00F95D79">
      <w:pPr>
        <w:rPr>
          <w:rFonts w:ascii="Courier New" w:hAnsi="Courier New" w:cs="Courier New"/>
          <w:sz w:val="18"/>
        </w:rPr>
      </w:pPr>
    </w:p>
    <w:sectPr w:rsidR="00F95D79" w:rsidRPr="00F95D79" w:rsidSect="003A51D6">
      <w:headerReference w:type="default" r:id="rId19"/>
      <w:pgSz w:w="12240" w:h="15840" w:code="1"/>
      <w:pgMar w:top="1440" w:right="504" w:bottom="720" w:left="360" w:header="720" w:footer="720" w:gutter="72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B382E" w14:textId="77777777" w:rsidR="003A51D6" w:rsidRDefault="003A51D6">
      <w:r>
        <w:separator/>
      </w:r>
    </w:p>
  </w:endnote>
  <w:endnote w:type="continuationSeparator" w:id="0">
    <w:p w14:paraId="648D24CB" w14:textId="77777777" w:rsidR="003A51D6" w:rsidRDefault="003A5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Std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E03F4" w14:textId="77777777" w:rsidR="003A51D6" w:rsidRDefault="003A51D6">
      <w:r>
        <w:separator/>
      </w:r>
    </w:p>
  </w:footnote>
  <w:footnote w:type="continuationSeparator" w:id="0">
    <w:p w14:paraId="1DA0F4F4" w14:textId="77777777" w:rsidR="003A51D6" w:rsidRDefault="003A5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EF89E" w14:textId="77777777" w:rsidR="00F95D79" w:rsidRDefault="00F95D79" w:rsidP="00F95D7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E9BDAA7" w14:textId="77777777" w:rsidR="00F95D79" w:rsidRDefault="00F95D79" w:rsidP="00F95D79">
    <w:pPr>
      <w:pStyle w:val="Header"/>
      <w:ind w:right="360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458C9" w14:textId="40F21DFE" w:rsidR="00F95D79" w:rsidRDefault="00F95D79" w:rsidP="00B335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14:paraId="0B46EF0F" w14:textId="77777777" w:rsidR="00F95D79" w:rsidRPr="00F95D79" w:rsidRDefault="00F95D79" w:rsidP="00F95D79">
    <w:pPr>
      <w:pStyle w:val="Header"/>
      <w:ind w:right="360"/>
      <w:rPr>
        <w:rFonts w:ascii="Courier Std"/>
        <w:b/>
      </w:rPr>
    </w:pPr>
    <w:r w:rsidRPr="00F95D79">
      <w:rPr>
        <w:rFonts w:ascii="Courier Std"/>
        <w:b/>
      </w:rPr>
      <w:t>PV Elite 2019 SP1 Licensee: SPLM Licensed User</w:t>
    </w:r>
  </w:p>
  <w:p w14:paraId="32ABDB64" w14:textId="77777777" w:rsidR="00F95D79" w:rsidRPr="00F95D79" w:rsidRDefault="00F95D79" w:rsidP="00F95D79">
    <w:pPr>
      <w:pStyle w:val="Header"/>
      <w:rPr>
        <w:rFonts w:ascii="Courier Std"/>
        <w:b/>
      </w:rPr>
    </w:pPr>
    <w:proofErr w:type="spellStart"/>
    <w:proofErr w:type="gramStart"/>
    <w:r w:rsidRPr="00F95D79">
      <w:rPr>
        <w:rFonts w:ascii="Courier Std"/>
        <w:b/>
      </w:rPr>
      <w:t>FileName</w:t>
    </w:r>
    <w:proofErr w:type="spellEnd"/>
    <w:r w:rsidRPr="00F95D79">
      <w:rPr>
        <w:rFonts w:ascii="Courier Std"/>
        <w:b/>
      </w:rPr>
      <w:t xml:space="preserve"> :</w:t>
    </w:r>
    <w:proofErr w:type="gramEnd"/>
    <w:r w:rsidRPr="00F95D79">
      <w:rPr>
        <w:rFonts w:ascii="Courier Std"/>
        <w:b/>
      </w:rPr>
      <w:t xml:space="preserve"> CYCLONE-Rev 01    --------------------------------</w:t>
    </w:r>
  </w:p>
  <w:p w14:paraId="21E5D313" w14:textId="77777777" w:rsidR="00F95D79" w:rsidRPr="00F95D79" w:rsidRDefault="00F95D79" w:rsidP="00F95D79">
    <w:pPr>
      <w:pStyle w:val="Header"/>
      <w:rPr>
        <w:rFonts w:ascii="Courier Std"/>
        <w:b/>
      </w:rPr>
    </w:pPr>
    <w:r w:rsidRPr="00F95D79">
      <w:rPr>
        <w:rFonts w:ascii="Courier Std"/>
        <w:b/>
      </w:rPr>
      <w:t>Conical Section:                      Cone:    7   4:19</w:t>
    </w:r>
    <w:proofErr w:type="gramStart"/>
    <w:r w:rsidRPr="00F95D79">
      <w:rPr>
        <w:rFonts w:ascii="Courier Std"/>
        <w:b/>
      </w:rPr>
      <w:t>pm  Feb</w:t>
    </w:r>
    <w:proofErr w:type="gramEnd"/>
    <w:r w:rsidRPr="00F95D79">
      <w:rPr>
        <w:rFonts w:ascii="Courier Std"/>
        <w:b/>
      </w:rPr>
      <w:t xml:space="preserve"> 20,2026</w:t>
    </w:r>
  </w:p>
  <w:p w14:paraId="12E4F36B" w14:textId="060C5357" w:rsidR="00F95D79" w:rsidRPr="00F95D79" w:rsidRDefault="00F95D79" w:rsidP="00F95D79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43EE1" w14:textId="521527D1" w:rsidR="00F95D79" w:rsidRDefault="00F95D79" w:rsidP="00B335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37</w:t>
    </w:r>
    <w:r>
      <w:rPr>
        <w:rStyle w:val="PageNumber"/>
      </w:rPr>
      <w:fldChar w:fldCharType="end"/>
    </w:r>
  </w:p>
  <w:p w14:paraId="091EB811" w14:textId="77777777" w:rsidR="00F95D79" w:rsidRPr="00F95D79" w:rsidRDefault="00F95D79" w:rsidP="00F95D79">
    <w:pPr>
      <w:pStyle w:val="Header"/>
      <w:ind w:right="360"/>
      <w:rPr>
        <w:rFonts w:ascii="Courier Std"/>
        <w:b/>
      </w:rPr>
    </w:pPr>
    <w:r w:rsidRPr="00F95D79">
      <w:rPr>
        <w:rFonts w:ascii="Courier Std"/>
        <w:b/>
      </w:rPr>
      <w:t>PV Elite 2019 SP1 Licensee: SPLM Licensed User</w:t>
    </w:r>
  </w:p>
  <w:p w14:paraId="5441F958" w14:textId="77777777" w:rsidR="00F95D79" w:rsidRPr="00F95D79" w:rsidRDefault="00F95D79" w:rsidP="00F95D79">
    <w:pPr>
      <w:pStyle w:val="Header"/>
      <w:rPr>
        <w:rFonts w:ascii="Courier Std"/>
        <w:b/>
      </w:rPr>
    </w:pPr>
    <w:proofErr w:type="spellStart"/>
    <w:proofErr w:type="gramStart"/>
    <w:r w:rsidRPr="00F95D79">
      <w:rPr>
        <w:rFonts w:ascii="Courier Std"/>
        <w:b/>
      </w:rPr>
      <w:t>FileName</w:t>
    </w:r>
    <w:proofErr w:type="spellEnd"/>
    <w:r w:rsidRPr="00F95D79">
      <w:rPr>
        <w:rFonts w:ascii="Courier Std"/>
        <w:b/>
      </w:rPr>
      <w:t xml:space="preserve"> :</w:t>
    </w:r>
    <w:proofErr w:type="gramEnd"/>
    <w:r w:rsidRPr="00F95D79">
      <w:rPr>
        <w:rFonts w:ascii="Courier Std"/>
        <w:b/>
      </w:rPr>
      <w:t xml:space="preserve"> CYCLONE-Rev 01    --------------------------------</w:t>
    </w:r>
  </w:p>
  <w:p w14:paraId="76E3027C" w14:textId="77777777" w:rsidR="00F95D79" w:rsidRPr="00F95D79" w:rsidRDefault="00F95D79" w:rsidP="00F95D79">
    <w:pPr>
      <w:pStyle w:val="Header"/>
      <w:rPr>
        <w:rFonts w:ascii="Courier Std"/>
        <w:b/>
      </w:rPr>
    </w:pPr>
    <w:r w:rsidRPr="00F95D79">
      <w:rPr>
        <w:rFonts w:ascii="Courier Std"/>
        <w:b/>
      </w:rPr>
      <w:t>Conical Section:                      Cone:    8   4:19</w:t>
    </w:r>
    <w:proofErr w:type="gramStart"/>
    <w:r w:rsidRPr="00F95D79">
      <w:rPr>
        <w:rFonts w:ascii="Courier Std"/>
        <w:b/>
      </w:rPr>
      <w:t>pm  Feb</w:t>
    </w:r>
    <w:proofErr w:type="gramEnd"/>
    <w:r w:rsidRPr="00F95D79">
      <w:rPr>
        <w:rFonts w:ascii="Courier Std"/>
        <w:b/>
      </w:rPr>
      <w:t xml:space="preserve"> 20,2026</w:t>
    </w:r>
  </w:p>
  <w:p w14:paraId="6BFFA218" w14:textId="02078E19" w:rsidR="00F95D79" w:rsidRPr="00F95D79" w:rsidRDefault="00F95D79" w:rsidP="00F95D79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69A92" w14:textId="745010AD" w:rsidR="00F95D79" w:rsidRDefault="00F95D79" w:rsidP="00B335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41</w:t>
    </w:r>
    <w:r>
      <w:rPr>
        <w:rStyle w:val="PageNumber"/>
      </w:rPr>
      <w:fldChar w:fldCharType="end"/>
    </w:r>
  </w:p>
  <w:p w14:paraId="434E6C8A" w14:textId="77777777" w:rsidR="00F95D79" w:rsidRPr="00F95D79" w:rsidRDefault="00F95D79" w:rsidP="00F95D79">
    <w:pPr>
      <w:pStyle w:val="Header"/>
      <w:ind w:right="360"/>
      <w:rPr>
        <w:rFonts w:ascii="Courier Std"/>
        <w:b/>
      </w:rPr>
    </w:pPr>
    <w:r w:rsidRPr="00F95D79">
      <w:rPr>
        <w:rFonts w:ascii="Courier Std"/>
        <w:b/>
      </w:rPr>
      <w:t>PV Elite 2019 SP1 Licensee: SPLM Licensed User</w:t>
    </w:r>
  </w:p>
  <w:p w14:paraId="423A7ED2" w14:textId="77777777" w:rsidR="00F95D79" w:rsidRPr="00F95D79" w:rsidRDefault="00F95D79" w:rsidP="00F95D79">
    <w:pPr>
      <w:pStyle w:val="Header"/>
      <w:rPr>
        <w:rFonts w:ascii="Courier Std"/>
        <w:b/>
      </w:rPr>
    </w:pPr>
    <w:proofErr w:type="spellStart"/>
    <w:proofErr w:type="gramStart"/>
    <w:r w:rsidRPr="00F95D79">
      <w:rPr>
        <w:rFonts w:ascii="Courier Std"/>
        <w:b/>
      </w:rPr>
      <w:t>FileName</w:t>
    </w:r>
    <w:proofErr w:type="spellEnd"/>
    <w:r w:rsidRPr="00F95D79">
      <w:rPr>
        <w:rFonts w:ascii="Courier Std"/>
        <w:b/>
      </w:rPr>
      <w:t xml:space="preserve"> :</w:t>
    </w:r>
    <w:proofErr w:type="gramEnd"/>
    <w:r w:rsidRPr="00F95D79">
      <w:rPr>
        <w:rFonts w:ascii="Courier Std"/>
        <w:b/>
      </w:rPr>
      <w:t xml:space="preserve"> CYCLONE-Rev 01    --------------------------------</w:t>
    </w:r>
  </w:p>
  <w:p w14:paraId="3DA6CE8B" w14:textId="77777777" w:rsidR="00F95D79" w:rsidRPr="00F95D79" w:rsidRDefault="00F95D79" w:rsidP="00F95D79">
    <w:pPr>
      <w:pStyle w:val="Header"/>
      <w:rPr>
        <w:rFonts w:ascii="Courier Std"/>
        <w:b/>
      </w:rPr>
    </w:pPr>
    <w:r w:rsidRPr="00F95D79">
      <w:rPr>
        <w:rFonts w:ascii="Courier Std"/>
        <w:b/>
      </w:rPr>
      <w:t>Center of Gravity Calculation:        Step:   12   4:19</w:t>
    </w:r>
    <w:proofErr w:type="gramStart"/>
    <w:r w:rsidRPr="00F95D79">
      <w:rPr>
        <w:rFonts w:ascii="Courier Std"/>
        <w:b/>
      </w:rPr>
      <w:t>pm  Feb</w:t>
    </w:r>
    <w:proofErr w:type="gramEnd"/>
    <w:r w:rsidRPr="00F95D79">
      <w:rPr>
        <w:rFonts w:ascii="Courier Std"/>
        <w:b/>
      </w:rPr>
      <w:t xml:space="preserve"> 20,2026</w:t>
    </w:r>
  </w:p>
  <w:p w14:paraId="288564B4" w14:textId="59200D30" w:rsidR="00F95D79" w:rsidRPr="00F95D79" w:rsidRDefault="00F95D79" w:rsidP="00F95D79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53B2D" w14:textId="7F029450" w:rsidR="00F95D79" w:rsidRDefault="00F95D79" w:rsidP="00B335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42</w:t>
    </w:r>
    <w:r>
      <w:rPr>
        <w:rStyle w:val="PageNumber"/>
      </w:rPr>
      <w:fldChar w:fldCharType="end"/>
    </w:r>
  </w:p>
  <w:p w14:paraId="2205A40E" w14:textId="77777777" w:rsidR="00F95D79" w:rsidRPr="00F95D79" w:rsidRDefault="00F95D79" w:rsidP="00F95D79">
    <w:pPr>
      <w:pStyle w:val="Header"/>
      <w:ind w:right="360"/>
      <w:rPr>
        <w:rFonts w:ascii="Courier Std"/>
        <w:b/>
      </w:rPr>
    </w:pPr>
    <w:r w:rsidRPr="00F95D79">
      <w:rPr>
        <w:rFonts w:ascii="Courier Std"/>
        <w:b/>
      </w:rPr>
      <w:t>PV Elite 2019 SP1 Licensee: SPLM Licensed User</w:t>
    </w:r>
  </w:p>
  <w:p w14:paraId="5ECDA02A" w14:textId="77777777" w:rsidR="00F95D79" w:rsidRPr="00F95D79" w:rsidRDefault="00F95D79" w:rsidP="00F95D79">
    <w:pPr>
      <w:pStyle w:val="Header"/>
      <w:rPr>
        <w:rFonts w:ascii="Courier Std"/>
        <w:b/>
      </w:rPr>
    </w:pPr>
    <w:proofErr w:type="spellStart"/>
    <w:proofErr w:type="gramStart"/>
    <w:r w:rsidRPr="00F95D79">
      <w:rPr>
        <w:rFonts w:ascii="Courier Std"/>
        <w:b/>
      </w:rPr>
      <w:t>FileName</w:t>
    </w:r>
    <w:proofErr w:type="spellEnd"/>
    <w:r w:rsidRPr="00F95D79">
      <w:rPr>
        <w:rFonts w:ascii="Courier Std"/>
        <w:b/>
      </w:rPr>
      <w:t xml:space="preserve"> :</w:t>
    </w:r>
    <w:proofErr w:type="gramEnd"/>
    <w:r w:rsidRPr="00F95D79">
      <w:rPr>
        <w:rFonts w:ascii="Courier Std"/>
        <w:b/>
      </w:rPr>
      <w:t xml:space="preserve"> CYCLONE-Rev 01    --------------------------------</w:t>
    </w:r>
  </w:p>
  <w:p w14:paraId="67F8B789" w14:textId="77777777" w:rsidR="00F95D79" w:rsidRPr="00F95D79" w:rsidRDefault="00F95D79" w:rsidP="00F95D79">
    <w:pPr>
      <w:pStyle w:val="Header"/>
      <w:rPr>
        <w:rFonts w:ascii="Courier Std"/>
        <w:b/>
      </w:rPr>
    </w:pPr>
    <w:r w:rsidRPr="00F95D79">
      <w:rPr>
        <w:rFonts w:ascii="Courier Std"/>
        <w:b/>
      </w:rPr>
      <w:t>MDMT Summary:                         Step:   13   4:19</w:t>
    </w:r>
    <w:proofErr w:type="gramStart"/>
    <w:r w:rsidRPr="00F95D79">
      <w:rPr>
        <w:rFonts w:ascii="Courier Std"/>
        <w:b/>
      </w:rPr>
      <w:t>pm  Feb</w:t>
    </w:r>
    <w:proofErr w:type="gramEnd"/>
    <w:r w:rsidRPr="00F95D79">
      <w:rPr>
        <w:rFonts w:ascii="Courier Std"/>
        <w:b/>
      </w:rPr>
      <w:t xml:space="preserve"> 20,2026</w:t>
    </w:r>
  </w:p>
  <w:p w14:paraId="223EC309" w14:textId="11864B05" w:rsidR="00F95D79" w:rsidRPr="00F95D79" w:rsidRDefault="00F95D79" w:rsidP="00F95D79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650F" w14:textId="2CD95D2E" w:rsidR="00F95D79" w:rsidRDefault="00F95D79" w:rsidP="00B335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43</w:t>
    </w:r>
    <w:r>
      <w:rPr>
        <w:rStyle w:val="PageNumber"/>
      </w:rPr>
      <w:fldChar w:fldCharType="end"/>
    </w:r>
  </w:p>
  <w:p w14:paraId="21240EB7" w14:textId="77777777" w:rsidR="00F95D79" w:rsidRPr="00F95D79" w:rsidRDefault="00F95D79" w:rsidP="00F95D79">
    <w:pPr>
      <w:pStyle w:val="Header"/>
      <w:ind w:right="360"/>
      <w:rPr>
        <w:rFonts w:ascii="Courier Std"/>
        <w:b/>
      </w:rPr>
    </w:pPr>
    <w:r w:rsidRPr="00F95D79">
      <w:rPr>
        <w:rFonts w:ascii="Courier Std"/>
        <w:b/>
      </w:rPr>
      <w:t>PV Elite 2019 SP1 Licensee: SPLM Licensed User</w:t>
    </w:r>
  </w:p>
  <w:p w14:paraId="04375BD8" w14:textId="77777777" w:rsidR="00F95D79" w:rsidRPr="00F95D79" w:rsidRDefault="00F95D79" w:rsidP="00F95D79">
    <w:pPr>
      <w:pStyle w:val="Header"/>
      <w:rPr>
        <w:rFonts w:ascii="Courier Std"/>
        <w:b/>
      </w:rPr>
    </w:pPr>
    <w:proofErr w:type="spellStart"/>
    <w:proofErr w:type="gramStart"/>
    <w:r w:rsidRPr="00F95D79">
      <w:rPr>
        <w:rFonts w:ascii="Courier Std"/>
        <w:b/>
      </w:rPr>
      <w:t>FileName</w:t>
    </w:r>
    <w:proofErr w:type="spellEnd"/>
    <w:r w:rsidRPr="00F95D79">
      <w:rPr>
        <w:rFonts w:ascii="Courier Std"/>
        <w:b/>
      </w:rPr>
      <w:t xml:space="preserve"> :</w:t>
    </w:r>
    <w:proofErr w:type="gramEnd"/>
    <w:r w:rsidRPr="00F95D79">
      <w:rPr>
        <w:rFonts w:ascii="Courier Std"/>
        <w:b/>
      </w:rPr>
      <w:t xml:space="preserve"> CYCLONE-Rev 01    --------------------------------</w:t>
    </w:r>
  </w:p>
  <w:p w14:paraId="3AD616F4" w14:textId="77777777" w:rsidR="00F95D79" w:rsidRPr="00F95D79" w:rsidRDefault="00F95D79" w:rsidP="00F95D79">
    <w:pPr>
      <w:pStyle w:val="Header"/>
      <w:rPr>
        <w:rFonts w:ascii="Courier Std"/>
        <w:b/>
      </w:rPr>
    </w:pPr>
    <w:r w:rsidRPr="00F95D79">
      <w:rPr>
        <w:rFonts w:ascii="Courier Std"/>
        <w:b/>
      </w:rPr>
      <w:t>Vessel Design Summary:                Step:   14   4:19</w:t>
    </w:r>
    <w:proofErr w:type="gramStart"/>
    <w:r w:rsidRPr="00F95D79">
      <w:rPr>
        <w:rFonts w:ascii="Courier Std"/>
        <w:b/>
      </w:rPr>
      <w:t>pm  Feb</w:t>
    </w:r>
    <w:proofErr w:type="gramEnd"/>
    <w:r w:rsidRPr="00F95D79">
      <w:rPr>
        <w:rFonts w:ascii="Courier Std"/>
        <w:b/>
      </w:rPr>
      <w:t xml:space="preserve"> 20,2026</w:t>
    </w:r>
  </w:p>
  <w:p w14:paraId="7556237D" w14:textId="5ACB0D9D" w:rsidR="00F95D79" w:rsidRPr="00F95D79" w:rsidRDefault="00F95D79" w:rsidP="00F95D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478CD" w14:textId="6D3E6ADB" w:rsidR="00F95D79" w:rsidRDefault="00F95D79" w:rsidP="00B335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FAA1926" w14:textId="77777777" w:rsidR="00F95D79" w:rsidRPr="00F95D79" w:rsidRDefault="00F95D79" w:rsidP="00F95D79">
    <w:pPr>
      <w:pStyle w:val="Header"/>
      <w:ind w:right="360"/>
      <w:rPr>
        <w:rFonts w:ascii="Courier Std"/>
        <w:b/>
      </w:rPr>
    </w:pPr>
    <w:r w:rsidRPr="00F95D79">
      <w:rPr>
        <w:rFonts w:ascii="Courier Std"/>
        <w:b/>
      </w:rPr>
      <w:t>Cover Page</w:t>
    </w:r>
  </w:p>
  <w:p w14:paraId="3F275B25" w14:textId="7C345B93" w:rsidR="00F95D79" w:rsidRPr="00F95D79" w:rsidRDefault="00F95D79" w:rsidP="00F95D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1CC33" w14:textId="772247A8" w:rsidR="00F95D79" w:rsidRDefault="00F95D79" w:rsidP="00B335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1CF083B" w14:textId="77777777" w:rsidR="00F95D79" w:rsidRPr="00F95D79" w:rsidRDefault="00F95D79" w:rsidP="00F95D79">
    <w:pPr>
      <w:pStyle w:val="Header"/>
      <w:ind w:right="360"/>
      <w:rPr>
        <w:rFonts w:ascii="Courier Std"/>
        <w:b/>
      </w:rPr>
    </w:pPr>
    <w:r w:rsidRPr="00F95D79">
      <w:rPr>
        <w:rFonts w:ascii="Courier Std"/>
        <w:b/>
      </w:rPr>
      <w:t>Title Page</w:t>
    </w:r>
  </w:p>
  <w:p w14:paraId="2FEDEAC3" w14:textId="7278728A" w:rsidR="00F95D79" w:rsidRPr="00F95D79" w:rsidRDefault="00F95D79" w:rsidP="00F95D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709E" w14:textId="237B8926" w:rsidR="00F95D79" w:rsidRDefault="00F95D79" w:rsidP="00B335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1B5B91B7" w14:textId="77777777" w:rsidR="00F95D79" w:rsidRPr="00F95D79" w:rsidRDefault="00F95D79" w:rsidP="00F95D79">
    <w:pPr>
      <w:pStyle w:val="Header"/>
      <w:ind w:right="360"/>
      <w:rPr>
        <w:rFonts w:ascii="Courier Std"/>
        <w:b/>
      </w:rPr>
    </w:pPr>
    <w:r w:rsidRPr="00F95D79">
      <w:rPr>
        <w:rFonts w:ascii="Courier Std"/>
        <w:b/>
      </w:rPr>
      <w:t>PV Elite 2019 SP1 Licensee: SPLM Licensed User</w:t>
    </w:r>
  </w:p>
  <w:p w14:paraId="3521F8B5" w14:textId="77777777" w:rsidR="00F95D79" w:rsidRPr="00F95D79" w:rsidRDefault="00F95D79" w:rsidP="00F95D79">
    <w:pPr>
      <w:pStyle w:val="Header"/>
      <w:rPr>
        <w:rFonts w:ascii="Courier Std"/>
        <w:b/>
      </w:rPr>
    </w:pPr>
    <w:proofErr w:type="spellStart"/>
    <w:proofErr w:type="gramStart"/>
    <w:r w:rsidRPr="00F95D79">
      <w:rPr>
        <w:rFonts w:ascii="Courier Std"/>
        <w:b/>
      </w:rPr>
      <w:t>FileName</w:t>
    </w:r>
    <w:proofErr w:type="spellEnd"/>
    <w:r w:rsidRPr="00F95D79">
      <w:rPr>
        <w:rFonts w:ascii="Courier Std"/>
        <w:b/>
      </w:rPr>
      <w:t xml:space="preserve"> :</w:t>
    </w:r>
    <w:proofErr w:type="gramEnd"/>
    <w:r w:rsidRPr="00F95D79">
      <w:rPr>
        <w:rFonts w:ascii="Courier Std"/>
        <w:b/>
      </w:rPr>
      <w:t xml:space="preserve"> CYCLONE-Rev 01    --------------------------------</w:t>
    </w:r>
  </w:p>
  <w:p w14:paraId="384F2954" w14:textId="77777777" w:rsidR="00F95D79" w:rsidRPr="00F95D79" w:rsidRDefault="00F95D79" w:rsidP="00F95D79">
    <w:pPr>
      <w:pStyle w:val="Header"/>
      <w:rPr>
        <w:rFonts w:ascii="Courier Std"/>
        <w:b/>
      </w:rPr>
    </w:pPr>
    <w:r w:rsidRPr="00F95D79">
      <w:rPr>
        <w:rFonts w:ascii="Courier Std"/>
        <w:b/>
      </w:rPr>
      <w:t>Warnings and Errors:                  Step:    0   4:19</w:t>
    </w:r>
    <w:proofErr w:type="gramStart"/>
    <w:r w:rsidRPr="00F95D79">
      <w:rPr>
        <w:rFonts w:ascii="Courier Std"/>
        <w:b/>
      </w:rPr>
      <w:t>pm  Feb</w:t>
    </w:r>
    <w:proofErr w:type="gramEnd"/>
    <w:r w:rsidRPr="00F95D79">
      <w:rPr>
        <w:rFonts w:ascii="Courier Std"/>
        <w:b/>
      </w:rPr>
      <w:t xml:space="preserve"> 20,2026</w:t>
    </w:r>
  </w:p>
  <w:p w14:paraId="287DA101" w14:textId="734EFD0F" w:rsidR="00F95D79" w:rsidRPr="00F95D79" w:rsidRDefault="00F95D79" w:rsidP="00F95D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9F656" w14:textId="2573917E" w:rsidR="00F95D79" w:rsidRDefault="00F95D79" w:rsidP="00B335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6541244B" w14:textId="77777777" w:rsidR="00F95D79" w:rsidRPr="00F95D79" w:rsidRDefault="00F95D79" w:rsidP="00F95D79">
    <w:pPr>
      <w:pStyle w:val="Header"/>
      <w:ind w:right="360"/>
      <w:rPr>
        <w:rFonts w:ascii="Courier Std"/>
        <w:b/>
      </w:rPr>
    </w:pPr>
    <w:r w:rsidRPr="00F95D79">
      <w:rPr>
        <w:rFonts w:ascii="Courier Std"/>
        <w:b/>
      </w:rPr>
      <w:t>PV Elite 2019 SP1 Licensee: SPLM Licensed User</w:t>
    </w:r>
  </w:p>
  <w:p w14:paraId="7E7A288B" w14:textId="77777777" w:rsidR="00F95D79" w:rsidRPr="00F95D79" w:rsidRDefault="00F95D79" w:rsidP="00F95D79">
    <w:pPr>
      <w:pStyle w:val="Header"/>
      <w:rPr>
        <w:rFonts w:ascii="Courier Std"/>
        <w:b/>
      </w:rPr>
    </w:pPr>
    <w:proofErr w:type="spellStart"/>
    <w:proofErr w:type="gramStart"/>
    <w:r w:rsidRPr="00F95D79">
      <w:rPr>
        <w:rFonts w:ascii="Courier Std"/>
        <w:b/>
      </w:rPr>
      <w:t>FileName</w:t>
    </w:r>
    <w:proofErr w:type="spellEnd"/>
    <w:r w:rsidRPr="00F95D79">
      <w:rPr>
        <w:rFonts w:ascii="Courier Std"/>
        <w:b/>
      </w:rPr>
      <w:t xml:space="preserve"> :</w:t>
    </w:r>
    <w:proofErr w:type="gramEnd"/>
    <w:r w:rsidRPr="00F95D79">
      <w:rPr>
        <w:rFonts w:ascii="Courier Std"/>
        <w:b/>
      </w:rPr>
      <w:t xml:space="preserve"> CYCLONE-Rev 01    --------------------------------</w:t>
    </w:r>
  </w:p>
  <w:p w14:paraId="4F9D84BE" w14:textId="77777777" w:rsidR="00F95D79" w:rsidRPr="00F95D79" w:rsidRDefault="00F95D79" w:rsidP="00F95D79">
    <w:pPr>
      <w:pStyle w:val="Header"/>
      <w:rPr>
        <w:rFonts w:ascii="Courier Std"/>
        <w:b/>
      </w:rPr>
    </w:pPr>
    <w:r w:rsidRPr="00F95D79">
      <w:rPr>
        <w:rFonts w:ascii="Courier Std"/>
        <w:b/>
      </w:rPr>
      <w:t>Input Echo:                           Step:    1   4:19</w:t>
    </w:r>
    <w:proofErr w:type="gramStart"/>
    <w:r w:rsidRPr="00F95D79">
      <w:rPr>
        <w:rFonts w:ascii="Courier Std"/>
        <w:b/>
      </w:rPr>
      <w:t>pm  Feb</w:t>
    </w:r>
    <w:proofErr w:type="gramEnd"/>
    <w:r w:rsidRPr="00F95D79">
      <w:rPr>
        <w:rFonts w:ascii="Courier Std"/>
        <w:b/>
      </w:rPr>
      <w:t xml:space="preserve"> 20,2026</w:t>
    </w:r>
  </w:p>
  <w:p w14:paraId="463E82C4" w14:textId="2F725116" w:rsidR="00F95D79" w:rsidRPr="00F95D79" w:rsidRDefault="00F95D79" w:rsidP="00F95D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9DDD" w14:textId="42BA97D7" w:rsidR="00F95D79" w:rsidRDefault="00F95D79" w:rsidP="00B335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30412079" w14:textId="77777777" w:rsidR="00F95D79" w:rsidRPr="00F95D79" w:rsidRDefault="00F95D79" w:rsidP="00F95D79">
    <w:pPr>
      <w:pStyle w:val="Header"/>
      <w:ind w:right="360"/>
      <w:rPr>
        <w:rFonts w:ascii="Courier Std"/>
        <w:b/>
      </w:rPr>
    </w:pPr>
    <w:r w:rsidRPr="00F95D79">
      <w:rPr>
        <w:rFonts w:ascii="Courier Std"/>
        <w:b/>
      </w:rPr>
      <w:t>PV Elite 2019 SP1 Licensee: SPLM Licensed User</w:t>
    </w:r>
  </w:p>
  <w:p w14:paraId="621564F5" w14:textId="77777777" w:rsidR="00F95D79" w:rsidRPr="00F95D79" w:rsidRDefault="00F95D79" w:rsidP="00F95D79">
    <w:pPr>
      <w:pStyle w:val="Header"/>
      <w:rPr>
        <w:rFonts w:ascii="Courier Std"/>
        <w:b/>
      </w:rPr>
    </w:pPr>
    <w:proofErr w:type="spellStart"/>
    <w:proofErr w:type="gramStart"/>
    <w:r w:rsidRPr="00F95D79">
      <w:rPr>
        <w:rFonts w:ascii="Courier Std"/>
        <w:b/>
      </w:rPr>
      <w:t>FileName</w:t>
    </w:r>
    <w:proofErr w:type="spellEnd"/>
    <w:r w:rsidRPr="00F95D79">
      <w:rPr>
        <w:rFonts w:ascii="Courier Std"/>
        <w:b/>
      </w:rPr>
      <w:t xml:space="preserve"> :</w:t>
    </w:r>
    <w:proofErr w:type="gramEnd"/>
    <w:r w:rsidRPr="00F95D79">
      <w:rPr>
        <w:rFonts w:ascii="Courier Std"/>
        <w:b/>
      </w:rPr>
      <w:t xml:space="preserve"> CYCLONE-Rev 01    --------------------------------</w:t>
    </w:r>
  </w:p>
  <w:p w14:paraId="450517E9" w14:textId="77777777" w:rsidR="00F95D79" w:rsidRPr="00F95D79" w:rsidRDefault="00F95D79" w:rsidP="00F95D79">
    <w:pPr>
      <w:pStyle w:val="Header"/>
      <w:rPr>
        <w:rFonts w:ascii="Courier Std"/>
        <w:b/>
      </w:rPr>
    </w:pPr>
    <w:r w:rsidRPr="00F95D79">
      <w:rPr>
        <w:rFonts w:ascii="Courier Std"/>
        <w:b/>
      </w:rPr>
      <w:t>XY Coordinate Calculations:           Step:    2   4:19</w:t>
    </w:r>
    <w:proofErr w:type="gramStart"/>
    <w:r w:rsidRPr="00F95D79">
      <w:rPr>
        <w:rFonts w:ascii="Courier Std"/>
        <w:b/>
      </w:rPr>
      <w:t>pm  Feb</w:t>
    </w:r>
    <w:proofErr w:type="gramEnd"/>
    <w:r w:rsidRPr="00F95D79">
      <w:rPr>
        <w:rFonts w:ascii="Courier Std"/>
        <w:b/>
      </w:rPr>
      <w:t xml:space="preserve"> 20,2026</w:t>
    </w:r>
  </w:p>
  <w:p w14:paraId="3E1915EE" w14:textId="69CEFE77" w:rsidR="00F95D79" w:rsidRPr="00F95D79" w:rsidRDefault="00F95D79" w:rsidP="00F95D7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A465" w14:textId="353E0493" w:rsidR="00F95D79" w:rsidRDefault="00F95D79" w:rsidP="00B335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</w:p>
  <w:p w14:paraId="15A1931F" w14:textId="77777777" w:rsidR="00F95D79" w:rsidRPr="00F95D79" w:rsidRDefault="00F95D79" w:rsidP="00F95D79">
    <w:pPr>
      <w:pStyle w:val="Header"/>
      <w:ind w:right="360"/>
      <w:rPr>
        <w:rFonts w:ascii="Courier Std"/>
        <w:b/>
      </w:rPr>
    </w:pPr>
    <w:r w:rsidRPr="00F95D79">
      <w:rPr>
        <w:rFonts w:ascii="Courier Std"/>
        <w:b/>
      </w:rPr>
      <w:t>PV Elite 2019 SP1 Licensee: SPLM Licensed User</w:t>
    </w:r>
  </w:p>
  <w:p w14:paraId="767C20BC" w14:textId="77777777" w:rsidR="00F95D79" w:rsidRPr="00F95D79" w:rsidRDefault="00F95D79" w:rsidP="00F95D79">
    <w:pPr>
      <w:pStyle w:val="Header"/>
      <w:rPr>
        <w:rFonts w:ascii="Courier Std"/>
        <w:b/>
      </w:rPr>
    </w:pPr>
    <w:proofErr w:type="spellStart"/>
    <w:proofErr w:type="gramStart"/>
    <w:r w:rsidRPr="00F95D79">
      <w:rPr>
        <w:rFonts w:ascii="Courier Std"/>
        <w:b/>
      </w:rPr>
      <w:t>FileName</w:t>
    </w:r>
    <w:proofErr w:type="spellEnd"/>
    <w:r w:rsidRPr="00F95D79">
      <w:rPr>
        <w:rFonts w:ascii="Courier Std"/>
        <w:b/>
      </w:rPr>
      <w:t xml:space="preserve"> :</w:t>
    </w:r>
    <w:proofErr w:type="gramEnd"/>
    <w:r w:rsidRPr="00F95D79">
      <w:rPr>
        <w:rFonts w:ascii="Courier Std"/>
        <w:b/>
      </w:rPr>
      <w:t xml:space="preserve"> CYCLONE-Rev 01    --------------------------------</w:t>
    </w:r>
  </w:p>
  <w:p w14:paraId="1DE37C95" w14:textId="77777777" w:rsidR="00F95D79" w:rsidRPr="00F95D79" w:rsidRDefault="00F95D79" w:rsidP="00F95D79">
    <w:pPr>
      <w:pStyle w:val="Header"/>
      <w:rPr>
        <w:rFonts w:ascii="Courier Std"/>
        <w:b/>
      </w:rPr>
    </w:pPr>
    <w:r w:rsidRPr="00F95D79">
      <w:rPr>
        <w:rFonts w:ascii="Courier Std"/>
        <w:b/>
      </w:rPr>
      <w:t>Internal Pressure Calculations:       Step:    7   4:19</w:t>
    </w:r>
    <w:proofErr w:type="gramStart"/>
    <w:r w:rsidRPr="00F95D79">
      <w:rPr>
        <w:rFonts w:ascii="Courier Std"/>
        <w:b/>
      </w:rPr>
      <w:t>pm  Feb</w:t>
    </w:r>
    <w:proofErr w:type="gramEnd"/>
    <w:r w:rsidRPr="00F95D79">
      <w:rPr>
        <w:rFonts w:ascii="Courier Std"/>
        <w:b/>
      </w:rPr>
      <w:t xml:space="preserve"> 20,2026</w:t>
    </w:r>
  </w:p>
  <w:p w14:paraId="7FE1523E" w14:textId="1300B9C5" w:rsidR="00F95D79" w:rsidRPr="00F95D79" w:rsidRDefault="00F95D79" w:rsidP="00F95D7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D727D" w14:textId="7C294710" w:rsidR="00F95D79" w:rsidRDefault="00F95D79" w:rsidP="00B335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14:paraId="635098FB" w14:textId="77777777" w:rsidR="00F95D79" w:rsidRPr="00F95D79" w:rsidRDefault="00F95D79" w:rsidP="00F95D79">
    <w:pPr>
      <w:pStyle w:val="Header"/>
      <w:ind w:right="360"/>
      <w:rPr>
        <w:rFonts w:ascii="Courier Std"/>
        <w:b/>
      </w:rPr>
    </w:pPr>
    <w:r w:rsidRPr="00F95D79">
      <w:rPr>
        <w:rFonts w:ascii="Courier Std"/>
        <w:b/>
      </w:rPr>
      <w:t>PV Elite 2019 SP1 Licensee: SPLM Licensed User</w:t>
    </w:r>
  </w:p>
  <w:p w14:paraId="5CD4279E" w14:textId="77777777" w:rsidR="00F95D79" w:rsidRPr="00F95D79" w:rsidRDefault="00F95D79" w:rsidP="00F95D79">
    <w:pPr>
      <w:pStyle w:val="Header"/>
      <w:rPr>
        <w:rFonts w:ascii="Courier Std"/>
        <w:b/>
      </w:rPr>
    </w:pPr>
    <w:proofErr w:type="spellStart"/>
    <w:proofErr w:type="gramStart"/>
    <w:r w:rsidRPr="00F95D79">
      <w:rPr>
        <w:rFonts w:ascii="Courier Std"/>
        <w:b/>
      </w:rPr>
      <w:t>FileName</w:t>
    </w:r>
    <w:proofErr w:type="spellEnd"/>
    <w:r w:rsidRPr="00F95D79">
      <w:rPr>
        <w:rFonts w:ascii="Courier Std"/>
        <w:b/>
      </w:rPr>
      <w:t xml:space="preserve"> :</w:t>
    </w:r>
    <w:proofErr w:type="gramEnd"/>
    <w:r w:rsidRPr="00F95D79">
      <w:rPr>
        <w:rFonts w:ascii="Courier Std"/>
        <w:b/>
      </w:rPr>
      <w:t xml:space="preserve"> CYCLONE-Rev 01    --------------------------------</w:t>
    </w:r>
  </w:p>
  <w:p w14:paraId="01802BCA" w14:textId="77777777" w:rsidR="00F95D79" w:rsidRPr="00F95D79" w:rsidRDefault="00F95D79" w:rsidP="00F95D79">
    <w:pPr>
      <w:pStyle w:val="Header"/>
      <w:rPr>
        <w:rFonts w:ascii="Courier Std"/>
        <w:b/>
      </w:rPr>
    </w:pPr>
    <w:r w:rsidRPr="00F95D79">
      <w:rPr>
        <w:rFonts w:ascii="Courier Std"/>
        <w:b/>
      </w:rPr>
      <w:t>External Pressure Calculations:       Step:    8   4:19</w:t>
    </w:r>
    <w:proofErr w:type="gramStart"/>
    <w:r w:rsidRPr="00F95D79">
      <w:rPr>
        <w:rFonts w:ascii="Courier Std"/>
        <w:b/>
      </w:rPr>
      <w:t>pm  Feb</w:t>
    </w:r>
    <w:proofErr w:type="gramEnd"/>
    <w:r w:rsidRPr="00F95D79">
      <w:rPr>
        <w:rFonts w:ascii="Courier Std"/>
        <w:b/>
      </w:rPr>
      <w:t xml:space="preserve"> 20,2026</w:t>
    </w:r>
  </w:p>
  <w:p w14:paraId="305472E7" w14:textId="5200BDDA" w:rsidR="00F95D79" w:rsidRPr="00F95D79" w:rsidRDefault="00F95D79" w:rsidP="00F95D79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DDDD0" w14:textId="328C8192" w:rsidR="00F95D79" w:rsidRDefault="00F95D79" w:rsidP="00B335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29</w:t>
    </w:r>
    <w:r>
      <w:rPr>
        <w:rStyle w:val="PageNumber"/>
      </w:rPr>
      <w:fldChar w:fldCharType="end"/>
    </w:r>
  </w:p>
  <w:p w14:paraId="466F6056" w14:textId="77777777" w:rsidR="00F95D79" w:rsidRPr="00F95D79" w:rsidRDefault="00F95D79" w:rsidP="00F95D79">
    <w:pPr>
      <w:pStyle w:val="Header"/>
      <w:ind w:right="360"/>
      <w:rPr>
        <w:rFonts w:ascii="Courier Std"/>
        <w:b/>
      </w:rPr>
    </w:pPr>
    <w:r w:rsidRPr="00F95D79">
      <w:rPr>
        <w:rFonts w:ascii="Courier Std"/>
        <w:b/>
      </w:rPr>
      <w:t>PV Elite 2019 SP1 Licensee: SPLM Licensed User</w:t>
    </w:r>
  </w:p>
  <w:p w14:paraId="6C3D26A3" w14:textId="77777777" w:rsidR="00F95D79" w:rsidRPr="00F95D79" w:rsidRDefault="00F95D79" w:rsidP="00F95D79">
    <w:pPr>
      <w:pStyle w:val="Header"/>
      <w:rPr>
        <w:rFonts w:ascii="Courier Std"/>
        <w:b/>
      </w:rPr>
    </w:pPr>
    <w:proofErr w:type="spellStart"/>
    <w:proofErr w:type="gramStart"/>
    <w:r w:rsidRPr="00F95D79">
      <w:rPr>
        <w:rFonts w:ascii="Courier Std"/>
        <w:b/>
      </w:rPr>
      <w:t>FileName</w:t>
    </w:r>
    <w:proofErr w:type="spellEnd"/>
    <w:r w:rsidRPr="00F95D79">
      <w:rPr>
        <w:rFonts w:ascii="Courier Std"/>
        <w:b/>
      </w:rPr>
      <w:t xml:space="preserve"> :</w:t>
    </w:r>
    <w:proofErr w:type="gramEnd"/>
    <w:r w:rsidRPr="00F95D79">
      <w:rPr>
        <w:rFonts w:ascii="Courier Std"/>
        <w:b/>
      </w:rPr>
      <w:t xml:space="preserve"> CYCLONE-Rev 01    --------------------------------</w:t>
    </w:r>
  </w:p>
  <w:p w14:paraId="7CA75B12" w14:textId="77777777" w:rsidR="00F95D79" w:rsidRPr="00F95D79" w:rsidRDefault="00F95D79" w:rsidP="00F95D79">
    <w:pPr>
      <w:pStyle w:val="Header"/>
      <w:rPr>
        <w:rFonts w:ascii="Courier Std"/>
        <w:b/>
      </w:rPr>
    </w:pPr>
    <w:r w:rsidRPr="00F95D79">
      <w:rPr>
        <w:rFonts w:ascii="Courier Std"/>
        <w:b/>
      </w:rPr>
      <w:t>Element and Detail Weights:           Step:    9   4:19</w:t>
    </w:r>
    <w:proofErr w:type="gramStart"/>
    <w:r w:rsidRPr="00F95D79">
      <w:rPr>
        <w:rFonts w:ascii="Courier Std"/>
        <w:b/>
      </w:rPr>
      <w:t>pm  Feb</w:t>
    </w:r>
    <w:proofErr w:type="gramEnd"/>
    <w:r w:rsidRPr="00F95D79">
      <w:rPr>
        <w:rFonts w:ascii="Courier Std"/>
        <w:b/>
      </w:rPr>
      <w:t xml:space="preserve"> 20,2026</w:t>
    </w:r>
  </w:p>
  <w:p w14:paraId="7F38F78D" w14:textId="01001EB9" w:rsidR="00F95D79" w:rsidRPr="00F95D79" w:rsidRDefault="00F95D79" w:rsidP="00F95D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D79"/>
    <w:rsid w:val="003A51D6"/>
    <w:rsid w:val="004E1DDC"/>
    <w:rsid w:val="00A00CD3"/>
    <w:rsid w:val="00F9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589BF8"/>
  <w15:chartTrackingRefBased/>
  <w15:docId w15:val="{03AA6D42-401C-4B59-8D3C-751E0D55D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95D7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95D7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95D7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DataLine">
    <w:name w:val="DataLine"/>
    <w:basedOn w:val="Normal"/>
    <w:pPr>
      <w:tabs>
        <w:tab w:val="right" w:pos="720"/>
        <w:tab w:val="right" w:pos="1440"/>
        <w:tab w:val="right" w:pos="2160"/>
        <w:tab w:val="right" w:pos="2880"/>
        <w:tab w:val="right" w:pos="3600"/>
        <w:tab w:val="right" w:pos="4320"/>
        <w:tab w:val="right" w:pos="5040"/>
        <w:tab w:val="right" w:pos="5760"/>
        <w:tab w:val="right" w:pos="6480"/>
        <w:tab w:val="right" w:pos="7200"/>
        <w:tab w:val="right" w:pos="7920"/>
        <w:tab w:val="right" w:pos="8640"/>
        <w:tab w:val="right" w:pos="9360"/>
      </w:tabs>
    </w:pPr>
    <w:rPr>
      <w:rFonts w:ascii="Courier New" w:hAnsi="Courier New"/>
    </w:rPr>
  </w:style>
  <w:style w:type="paragraph" w:customStyle="1" w:styleId="Style1">
    <w:name w:val="Style1"/>
    <w:basedOn w:val="Header"/>
    <w:autoRedefine/>
  </w:style>
  <w:style w:type="character" w:customStyle="1" w:styleId="Heading1Char">
    <w:name w:val="Heading 1 Char"/>
    <w:basedOn w:val="DefaultParagraphFont"/>
    <w:link w:val="Heading1"/>
    <w:rsid w:val="00F95D7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F95D7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F95D7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OC1">
    <w:name w:val="toc 1"/>
    <w:basedOn w:val="Normal"/>
    <w:next w:val="Normal"/>
    <w:autoRedefine/>
    <w:uiPriority w:val="39"/>
    <w:rsid w:val="00F95D79"/>
  </w:style>
  <w:style w:type="paragraph" w:styleId="TOC2">
    <w:name w:val="toc 2"/>
    <w:basedOn w:val="Normal"/>
    <w:next w:val="Normal"/>
    <w:autoRedefine/>
    <w:rsid w:val="00F95D79"/>
    <w:pPr>
      <w:ind w:left="200"/>
    </w:pPr>
  </w:style>
  <w:style w:type="paragraph" w:styleId="TOC3">
    <w:name w:val="toc 3"/>
    <w:basedOn w:val="Normal"/>
    <w:next w:val="Normal"/>
    <w:autoRedefine/>
    <w:rsid w:val="00F95D79"/>
    <w:pPr>
      <w:ind w:left="400"/>
    </w:pPr>
  </w:style>
  <w:style w:type="paragraph" w:styleId="TOC4">
    <w:name w:val="toc 4"/>
    <w:basedOn w:val="Normal"/>
    <w:next w:val="Normal"/>
    <w:autoRedefine/>
    <w:rsid w:val="00F95D79"/>
    <w:pPr>
      <w:ind w:left="600"/>
    </w:pPr>
  </w:style>
  <w:style w:type="paragraph" w:styleId="TOC5">
    <w:name w:val="toc 5"/>
    <w:basedOn w:val="Normal"/>
    <w:next w:val="Normal"/>
    <w:autoRedefine/>
    <w:rsid w:val="00F95D79"/>
    <w:pPr>
      <w:ind w:left="800"/>
    </w:pPr>
  </w:style>
  <w:style w:type="paragraph" w:styleId="TOC6">
    <w:name w:val="toc 6"/>
    <w:basedOn w:val="Normal"/>
    <w:next w:val="Normal"/>
    <w:autoRedefine/>
    <w:rsid w:val="00F95D79"/>
    <w:pPr>
      <w:ind w:left="1000"/>
    </w:pPr>
  </w:style>
  <w:style w:type="paragraph" w:styleId="TOC7">
    <w:name w:val="toc 7"/>
    <w:basedOn w:val="Normal"/>
    <w:next w:val="Normal"/>
    <w:autoRedefine/>
    <w:rsid w:val="00F95D79"/>
    <w:pPr>
      <w:ind w:left="1200"/>
    </w:pPr>
  </w:style>
  <w:style w:type="paragraph" w:styleId="TOC8">
    <w:name w:val="toc 8"/>
    <w:basedOn w:val="Normal"/>
    <w:next w:val="Normal"/>
    <w:autoRedefine/>
    <w:rsid w:val="00F95D79"/>
    <w:pPr>
      <w:ind w:left="1400"/>
    </w:pPr>
  </w:style>
  <w:style w:type="paragraph" w:styleId="TOC9">
    <w:name w:val="toc 9"/>
    <w:basedOn w:val="Normal"/>
    <w:next w:val="Normal"/>
    <w:autoRedefine/>
    <w:rsid w:val="00F95D79"/>
    <w:pPr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8.xml"/><Relationship Id="rId18" Type="http://schemas.openxmlformats.org/officeDocument/2006/relationships/header" Target="header1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header" Target="header12.xml"/><Relationship Id="rId2" Type="http://schemas.openxmlformats.org/officeDocument/2006/relationships/settings" Target="settings.xml"/><Relationship Id="rId16" Type="http://schemas.openxmlformats.org/officeDocument/2006/relationships/header" Target="header1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header" Target="header10.xml"/><Relationship Id="rId10" Type="http://schemas.openxmlformats.org/officeDocument/2006/relationships/header" Target="header5.xml"/><Relationship Id="rId19" Type="http://schemas.openxmlformats.org/officeDocument/2006/relationships/header" Target="header14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Intergraph%20CAS\PVELITE\2019\System\outp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output</Template>
  <TotalTime>2</TotalTime>
  <Pages>45</Pages>
  <Words>16367</Words>
  <Characters>93292</Characters>
  <Application>Microsoft Office Word</Application>
  <DocSecurity>0</DocSecurity>
  <Lines>777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109441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1</cp:revision>
  <cp:lastPrinted>1999-05-21T04:19:00Z</cp:lastPrinted>
  <dcterms:created xsi:type="dcterms:W3CDTF">2026-02-20T12:50:00Z</dcterms:created>
  <dcterms:modified xsi:type="dcterms:W3CDTF">2026-02-20T12:52:00Z</dcterms:modified>
</cp:coreProperties>
</file>